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86" w:rsidRDefault="00B65586" w:rsidP="00EA30DA">
      <w:pPr>
        <w:keepNext/>
        <w:spacing w:before="59"/>
        <w:ind w:left="4521" w:right="837" w:hanging="3627"/>
        <w:jc w:val="center"/>
        <w:rPr>
          <w:b/>
          <w:sz w:val="28"/>
        </w:rPr>
      </w:pPr>
      <w:r>
        <w:rPr>
          <w:b/>
          <w:sz w:val="28"/>
        </w:rPr>
        <w:t>Задания практического тура МЭВсОШ по ОБЖ 10-11 классы</w:t>
      </w:r>
    </w:p>
    <w:p w:rsidR="00B65586" w:rsidRDefault="00B65586" w:rsidP="00EA30DA">
      <w:pPr>
        <w:pStyle w:val="BodyText"/>
        <w:keepNext/>
        <w:spacing w:before="9"/>
        <w:ind w:left="20"/>
      </w:pPr>
    </w:p>
    <w:p w:rsidR="00B65586" w:rsidRDefault="00B65586" w:rsidP="00EA30DA">
      <w:pPr>
        <w:pStyle w:val="BodyText"/>
        <w:keepNext/>
        <w:spacing w:before="9"/>
        <w:ind w:left="20"/>
        <w:rPr>
          <w:spacing w:val="-5"/>
        </w:rPr>
      </w:pPr>
      <w:r>
        <w:t xml:space="preserve">Задание </w:t>
      </w:r>
      <w:r>
        <w:rPr>
          <w:spacing w:val="-5"/>
        </w:rPr>
        <w:t>1. Оказание первой помощи пострадавшему.</w:t>
      </w:r>
    </w:p>
    <w:p w:rsidR="00B65586" w:rsidRPr="00DC5A81" w:rsidRDefault="00B65586" w:rsidP="00EA30DA">
      <w:pPr>
        <w:keepNext/>
        <w:overflowPunct w:val="0"/>
        <w:adjustRightInd w:val="0"/>
        <w:ind w:left="120" w:right="120"/>
        <w:jc w:val="both"/>
        <w:rPr>
          <w:b/>
          <w:bCs/>
          <w:sz w:val="28"/>
          <w:szCs w:val="28"/>
        </w:rPr>
      </w:pPr>
    </w:p>
    <w:p w:rsidR="00B65586" w:rsidRPr="00DC5A81" w:rsidRDefault="00B65586" w:rsidP="00EA30DA">
      <w:pPr>
        <w:keepNext/>
        <w:overflowPunct w:val="0"/>
        <w:adjustRightInd w:val="0"/>
        <w:ind w:left="120" w:right="120"/>
        <w:jc w:val="both"/>
        <w:rPr>
          <w:sz w:val="28"/>
          <w:szCs w:val="28"/>
        </w:rPr>
      </w:pPr>
      <w:r w:rsidRPr="00DC5A81">
        <w:rPr>
          <w:b/>
          <w:bCs/>
          <w:sz w:val="28"/>
          <w:szCs w:val="28"/>
        </w:rPr>
        <w:t>Оборудование</w:t>
      </w:r>
      <w:r w:rsidRPr="00DC5A81">
        <w:rPr>
          <w:sz w:val="28"/>
          <w:szCs w:val="28"/>
        </w:rPr>
        <w:t>:</w:t>
      </w:r>
      <w:r w:rsidRPr="00DC5A81">
        <w:rPr>
          <w:b/>
          <w:bCs/>
          <w:sz w:val="28"/>
          <w:szCs w:val="28"/>
        </w:rPr>
        <w:t xml:space="preserve"> </w:t>
      </w:r>
      <w:r w:rsidRPr="00DC5A81">
        <w:rPr>
          <w:sz w:val="28"/>
          <w:szCs w:val="28"/>
        </w:rPr>
        <w:t>манекен-тренажер, телефон</w:t>
      </w:r>
      <w:r>
        <w:rPr>
          <w:sz w:val="28"/>
          <w:szCs w:val="28"/>
        </w:rPr>
        <w:t>, защитная маска.</w:t>
      </w:r>
    </w:p>
    <w:p w:rsidR="00B65586" w:rsidRPr="00DC5A81" w:rsidRDefault="00B65586" w:rsidP="00EA30DA">
      <w:pPr>
        <w:keepNext/>
        <w:jc w:val="center"/>
        <w:rPr>
          <w:b/>
          <w:sz w:val="28"/>
          <w:szCs w:val="28"/>
          <w:highlight w:val="yellow"/>
        </w:rPr>
      </w:pPr>
    </w:p>
    <w:p w:rsidR="00B65586" w:rsidRDefault="00B65586" w:rsidP="00EA30DA">
      <w:pPr>
        <w:keepNext/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Условия</w:t>
      </w:r>
      <w:r>
        <w:rPr>
          <w:bCs/>
          <w:color w:val="000000"/>
          <w:sz w:val="28"/>
          <w:szCs w:val="28"/>
        </w:rPr>
        <w:t xml:space="preserve">: идя по улице </w:t>
      </w:r>
      <w:r w:rsidRPr="00DC5A81">
        <w:rPr>
          <w:bCs/>
          <w:color w:val="000000"/>
          <w:sz w:val="28"/>
          <w:szCs w:val="28"/>
        </w:rPr>
        <w:t xml:space="preserve">Вы обнаружили пострадавшего, лежащего без видимых признаков жизни. Пострадавший не реагирует на оклик. Дыхание не определяется. </w:t>
      </w:r>
    </w:p>
    <w:p w:rsidR="00B65586" w:rsidRPr="00DC5A81" w:rsidRDefault="00B65586" w:rsidP="00EA30DA">
      <w:pPr>
        <w:keepNext/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</w:p>
    <w:p w:rsidR="00B65586" w:rsidRPr="00DC5A81" w:rsidRDefault="00B65586" w:rsidP="00EA30DA">
      <w:pPr>
        <w:keepNext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DC5A81">
        <w:rPr>
          <w:b/>
          <w:bCs/>
          <w:color w:val="000000"/>
          <w:sz w:val="28"/>
          <w:szCs w:val="28"/>
        </w:rPr>
        <w:t>Порядок оказания первой помощи.</w:t>
      </w:r>
    </w:p>
    <w:p w:rsidR="00B65586" w:rsidRDefault="00B65586" w:rsidP="00EA30DA">
      <w:pPr>
        <w:keepNext/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Cs/>
          <w:color w:val="000000"/>
          <w:sz w:val="28"/>
          <w:szCs w:val="28"/>
        </w:rPr>
      </w:pPr>
      <w:r w:rsidRPr="00DC5A81">
        <w:rPr>
          <w:bCs/>
          <w:color w:val="000000"/>
          <w:sz w:val="28"/>
          <w:szCs w:val="28"/>
        </w:rPr>
        <w:t xml:space="preserve">Обеспечить безопасное </w:t>
      </w:r>
      <w:r>
        <w:rPr>
          <w:bCs/>
          <w:color w:val="000000"/>
          <w:sz w:val="28"/>
          <w:szCs w:val="28"/>
        </w:rPr>
        <w:t>оказание первой помощи.</w:t>
      </w:r>
    </w:p>
    <w:p w:rsidR="00B65586" w:rsidRPr="00DC5A81" w:rsidRDefault="00B65586" w:rsidP="00EA30DA">
      <w:pPr>
        <w:keepNext/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Cs/>
          <w:color w:val="000000"/>
          <w:sz w:val="28"/>
          <w:szCs w:val="28"/>
        </w:rPr>
      </w:pPr>
      <w:r w:rsidRPr="00DC5A81">
        <w:rPr>
          <w:bCs/>
          <w:color w:val="000000"/>
          <w:sz w:val="28"/>
          <w:szCs w:val="28"/>
        </w:rPr>
        <w:t>Определить признаки жизни у пострадавшего.</w:t>
      </w:r>
    </w:p>
    <w:p w:rsidR="00B65586" w:rsidRPr="00DC5A81" w:rsidRDefault="00B65586" w:rsidP="00EA30DA">
      <w:pPr>
        <w:keepNext/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Cs/>
          <w:color w:val="000000"/>
          <w:sz w:val="28"/>
          <w:szCs w:val="28"/>
        </w:rPr>
      </w:pPr>
      <w:r w:rsidRPr="00DC5A81">
        <w:rPr>
          <w:bCs/>
          <w:color w:val="000000"/>
          <w:sz w:val="28"/>
          <w:szCs w:val="28"/>
        </w:rPr>
        <w:t>При отсутствии признаков жизни приступить к проведению СЛР.</w:t>
      </w:r>
    </w:p>
    <w:p w:rsidR="00B65586" w:rsidRPr="00DC5A81" w:rsidRDefault="00B65586" w:rsidP="00EA30DA">
      <w:pPr>
        <w:keepNext/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Cs/>
          <w:color w:val="000000"/>
          <w:sz w:val="28"/>
          <w:szCs w:val="28"/>
        </w:rPr>
      </w:pPr>
      <w:r w:rsidRPr="00DC5A81">
        <w:rPr>
          <w:bCs/>
          <w:color w:val="000000"/>
          <w:sz w:val="28"/>
          <w:szCs w:val="28"/>
        </w:rPr>
        <w:t>Вызвать «скорую помощь».</w:t>
      </w:r>
    </w:p>
    <w:p w:rsidR="00B65586" w:rsidRPr="00DC5A81" w:rsidRDefault="00B65586" w:rsidP="00EA30DA">
      <w:pPr>
        <w:keepNext/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Cs/>
          <w:color w:val="000000"/>
          <w:sz w:val="28"/>
          <w:szCs w:val="28"/>
        </w:rPr>
      </w:pPr>
      <w:r w:rsidRPr="00DC5A81">
        <w:rPr>
          <w:bCs/>
          <w:color w:val="000000"/>
          <w:sz w:val="28"/>
          <w:szCs w:val="28"/>
        </w:rPr>
        <w:t>Проводить СЛР до приезда бригады «скорой помощи».</w:t>
      </w:r>
    </w:p>
    <w:p w:rsidR="00B65586" w:rsidRDefault="00B65586" w:rsidP="00EA30DA">
      <w:pPr>
        <w:pStyle w:val="BodyText"/>
        <w:keepNext/>
        <w:spacing w:before="9"/>
        <w:ind w:left="20"/>
      </w:pPr>
    </w:p>
    <w:p w:rsidR="00B65586" w:rsidRPr="00DC5A81" w:rsidRDefault="00B65586" w:rsidP="00EA30DA">
      <w:pPr>
        <w:keepNext/>
        <w:adjustRightInd w:val="0"/>
        <w:ind w:left="567"/>
        <w:jc w:val="both"/>
        <w:rPr>
          <w:b/>
          <w:bCs/>
          <w:i/>
          <w:iCs/>
          <w:sz w:val="28"/>
          <w:szCs w:val="28"/>
        </w:rPr>
      </w:pPr>
      <w:r w:rsidRPr="00DC5A81">
        <w:rPr>
          <w:sz w:val="28"/>
          <w:szCs w:val="28"/>
        </w:rPr>
        <w:t>Максимальная оценка–</w:t>
      </w:r>
      <w:r w:rsidRPr="00DC5A81">
        <w:rPr>
          <w:b/>
          <w:bCs/>
          <w:i/>
          <w:iCs/>
          <w:sz w:val="28"/>
          <w:szCs w:val="28"/>
        </w:rPr>
        <w:t xml:space="preserve"> 30 баллов.</w:t>
      </w:r>
    </w:p>
    <w:tbl>
      <w:tblPr>
        <w:tblW w:w="9425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980"/>
        <w:gridCol w:w="7384"/>
        <w:gridCol w:w="1061"/>
      </w:tblGrid>
      <w:tr w:rsidR="00B65586" w:rsidRPr="00DC5A81" w:rsidTr="00E61B8B">
        <w:trPr>
          <w:trHeight w:val="280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№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Штраф</w:t>
            </w:r>
          </w:p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(баллы)</w:t>
            </w:r>
          </w:p>
        </w:tc>
      </w:tr>
      <w:tr w:rsidR="00B65586" w:rsidRPr="00DC5A81" w:rsidTr="00E61B8B">
        <w:trPr>
          <w:trHeight w:val="256"/>
        </w:trPr>
        <w:tc>
          <w:tcPr>
            <w:tcW w:w="8364" w:type="dxa"/>
            <w:gridSpan w:val="2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b/>
                <w:sz w:val="28"/>
                <w:szCs w:val="28"/>
              </w:rPr>
            </w:pPr>
            <w:r w:rsidRPr="00DC5A81">
              <w:rPr>
                <w:b/>
                <w:sz w:val="28"/>
                <w:szCs w:val="28"/>
              </w:rPr>
              <w:t>1. Нарушена очередность в оказании помощи.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5</w:t>
            </w:r>
          </w:p>
        </w:tc>
      </w:tr>
      <w:tr w:rsidR="00B65586" w:rsidRPr="00DC5A81" w:rsidTr="00E61B8B">
        <w:trPr>
          <w:trHeight w:val="147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b/>
                <w:sz w:val="28"/>
                <w:szCs w:val="28"/>
              </w:rPr>
            </w:pPr>
            <w:r w:rsidRPr="00DC5A81">
              <w:rPr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b/>
                <w:sz w:val="28"/>
                <w:szCs w:val="28"/>
              </w:rPr>
            </w:pPr>
            <w:r w:rsidRPr="00DC5A81">
              <w:rPr>
                <w:b/>
                <w:sz w:val="28"/>
                <w:szCs w:val="28"/>
              </w:rPr>
              <w:t>Техника безопасности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b/>
                <w:sz w:val="28"/>
                <w:szCs w:val="28"/>
              </w:rPr>
            </w:pPr>
          </w:p>
        </w:tc>
      </w:tr>
      <w:tr w:rsidR="00B65586" w:rsidRPr="00DC5A81" w:rsidTr="00E61B8B">
        <w:trPr>
          <w:trHeight w:val="147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2.1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соблюдались правила техники безопасности при приближении к пострадавшему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</w:t>
            </w:r>
          </w:p>
        </w:tc>
      </w:tr>
      <w:tr w:rsidR="00B65586" w:rsidRPr="00DC5A81" w:rsidTr="00E61B8B">
        <w:trPr>
          <w:trHeight w:val="147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2.2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убран провод с пострадавшего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</w:t>
            </w:r>
          </w:p>
        </w:tc>
      </w:tr>
      <w:tr w:rsidR="00B65586" w:rsidRPr="00DC5A81" w:rsidTr="00E61B8B">
        <w:trPr>
          <w:trHeight w:val="147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2.3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провод откинут рукой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</w:t>
            </w:r>
          </w:p>
        </w:tc>
      </w:tr>
      <w:tr w:rsidR="00B65586" w:rsidRPr="00DC5A81" w:rsidTr="00E61B8B">
        <w:trPr>
          <w:trHeight w:val="260"/>
        </w:trPr>
        <w:tc>
          <w:tcPr>
            <w:tcW w:w="8364" w:type="dxa"/>
            <w:gridSpan w:val="2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b/>
                <w:bCs/>
                <w:sz w:val="28"/>
                <w:szCs w:val="28"/>
              </w:rPr>
              <w:t>3. Помощь в состоянии клинической смерти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sz w:val="28"/>
                <w:szCs w:val="28"/>
              </w:rPr>
            </w:pPr>
          </w:p>
        </w:tc>
      </w:tr>
      <w:tr w:rsidR="00B65586" w:rsidRPr="00DC5A81" w:rsidTr="00E61B8B">
        <w:trPr>
          <w:trHeight w:val="256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3.2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проверено наличие дыхания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5</w:t>
            </w:r>
          </w:p>
        </w:tc>
      </w:tr>
      <w:tr w:rsidR="00B65586" w:rsidRPr="00DC5A81" w:rsidTr="00E61B8B">
        <w:trPr>
          <w:trHeight w:val="256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3.3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сделано освобождение грудной клетки от одежды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2</w:t>
            </w:r>
          </w:p>
        </w:tc>
      </w:tr>
      <w:tr w:rsidR="00B65586" w:rsidRPr="00DC5A81" w:rsidTr="00E61B8B">
        <w:trPr>
          <w:trHeight w:val="256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3.4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При вдохе ИВЛ не запрокидывается голова пострадавшего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</w:rPr>
            </w:pPr>
            <w:r w:rsidRPr="00DC5A81">
              <w:rPr>
                <w:w w:val="99"/>
                <w:sz w:val="28"/>
                <w:szCs w:val="28"/>
              </w:rPr>
              <w:t>5</w:t>
            </w:r>
          </w:p>
        </w:tc>
      </w:tr>
      <w:tr w:rsidR="00B65586" w:rsidRPr="00DC5A81" w:rsidTr="00E61B8B">
        <w:trPr>
          <w:trHeight w:val="256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3.5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При вдохе ИВЛ не зажат нос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2</w:t>
            </w:r>
          </w:p>
        </w:tc>
      </w:tr>
      <w:tr w:rsidR="00B65586" w:rsidRPr="00DC5A81" w:rsidTr="00E61B8B">
        <w:trPr>
          <w:trHeight w:val="256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3.6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Вдох ИВЛ сделан без защитной маски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</w:rPr>
            </w:pPr>
            <w:r w:rsidRPr="00DC5A81">
              <w:rPr>
                <w:w w:val="99"/>
                <w:sz w:val="28"/>
                <w:szCs w:val="28"/>
              </w:rPr>
              <w:t>5</w:t>
            </w:r>
          </w:p>
        </w:tc>
      </w:tr>
      <w:tr w:rsidR="00B65586" w:rsidRPr="00DC5A81" w:rsidTr="00E61B8B">
        <w:trPr>
          <w:trHeight w:val="256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3.7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jc w:val="both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После проведения комплекса реанимации или только нажатий непрямого массажа сердца в течение 2 минут не появились признаки жизни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15</w:t>
            </w:r>
          </w:p>
        </w:tc>
      </w:tr>
      <w:tr w:rsidR="00B65586" w:rsidRPr="00DC5A81" w:rsidTr="00E61B8B">
        <w:trPr>
          <w:trHeight w:val="256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3.8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Перелом каждого ребра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2</w:t>
            </w:r>
          </w:p>
        </w:tc>
      </w:tr>
      <w:tr w:rsidR="00B65586" w:rsidRPr="00DC5A81" w:rsidTr="00E61B8B">
        <w:trPr>
          <w:trHeight w:val="256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3.9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Некорректное обращение с пострадавшим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2</w:t>
            </w:r>
          </w:p>
        </w:tc>
      </w:tr>
      <w:tr w:rsidR="00B65586" w:rsidRPr="00DC5A81" w:rsidTr="00E61B8B">
        <w:trPr>
          <w:trHeight w:val="260"/>
        </w:trPr>
        <w:tc>
          <w:tcPr>
            <w:tcW w:w="8364" w:type="dxa"/>
            <w:gridSpan w:val="2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b/>
                <w:bCs/>
                <w:sz w:val="28"/>
                <w:szCs w:val="28"/>
              </w:rPr>
              <w:t>4. Вызов спасательных служб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B65586" w:rsidRPr="00DC5A81" w:rsidTr="00E61B8B">
        <w:trPr>
          <w:trHeight w:val="260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4.1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указан адрес места происшествия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right="382"/>
              <w:jc w:val="right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1</w:t>
            </w:r>
          </w:p>
        </w:tc>
      </w:tr>
      <w:tr w:rsidR="00B65586" w:rsidRPr="00DC5A81" w:rsidTr="00E61B8B">
        <w:trPr>
          <w:trHeight w:val="256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4.2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Не сказано, что случилось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right="382"/>
              <w:jc w:val="right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1</w:t>
            </w:r>
          </w:p>
        </w:tc>
      </w:tr>
      <w:tr w:rsidR="00B65586" w:rsidRPr="00DC5A81" w:rsidTr="00E61B8B">
        <w:trPr>
          <w:trHeight w:val="256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4.3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указано количество пострадавших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right="382"/>
              <w:jc w:val="right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1</w:t>
            </w:r>
          </w:p>
        </w:tc>
      </w:tr>
      <w:tr w:rsidR="00B65586" w:rsidRPr="00DC5A81" w:rsidTr="00E61B8B">
        <w:trPr>
          <w:trHeight w:val="260"/>
        </w:trPr>
        <w:tc>
          <w:tcPr>
            <w:tcW w:w="980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4.4</w:t>
            </w:r>
          </w:p>
        </w:tc>
        <w:tc>
          <w:tcPr>
            <w:tcW w:w="7384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Не вызваны спасательные службы</w:t>
            </w:r>
          </w:p>
        </w:tc>
        <w:tc>
          <w:tcPr>
            <w:tcW w:w="1061" w:type="dxa"/>
            <w:vAlign w:val="bottom"/>
          </w:tcPr>
          <w:p w:rsidR="00B65586" w:rsidRPr="00DC5A81" w:rsidRDefault="00B65586" w:rsidP="00EA30DA">
            <w:pPr>
              <w:keepNext/>
              <w:adjustRightInd w:val="0"/>
              <w:ind w:right="382"/>
              <w:jc w:val="right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15</w:t>
            </w:r>
          </w:p>
        </w:tc>
      </w:tr>
    </w:tbl>
    <w:p w:rsidR="00B65586" w:rsidRDefault="00B65586" w:rsidP="00EA30DA">
      <w:pPr>
        <w:pStyle w:val="BodyText"/>
        <w:keepNext/>
        <w:spacing w:before="9"/>
        <w:ind w:left="20"/>
      </w:pPr>
    </w:p>
    <w:p w:rsidR="00B65586" w:rsidRDefault="00B65586" w:rsidP="00EA30DA">
      <w:pPr>
        <w:pStyle w:val="BodyText"/>
        <w:keepNext/>
        <w:spacing w:before="9"/>
        <w:ind w:left="20"/>
      </w:pPr>
    </w:p>
    <w:p w:rsidR="00B65586" w:rsidRDefault="00B65586" w:rsidP="00EA30DA">
      <w:pPr>
        <w:pStyle w:val="BodyText"/>
        <w:keepNext/>
        <w:spacing w:before="9"/>
        <w:ind w:left="20"/>
      </w:pPr>
    </w:p>
    <w:p w:rsidR="00B65586" w:rsidRDefault="00B65586" w:rsidP="00EA30DA">
      <w:pPr>
        <w:pStyle w:val="BodyText"/>
        <w:keepNext/>
        <w:spacing w:before="9"/>
        <w:ind w:left="20"/>
      </w:pPr>
    </w:p>
    <w:p w:rsidR="00B65586" w:rsidRDefault="00B65586" w:rsidP="00EA30DA">
      <w:pPr>
        <w:pStyle w:val="BodyText"/>
        <w:keepNext/>
        <w:spacing w:before="9"/>
        <w:ind w:left="20"/>
      </w:pPr>
    </w:p>
    <w:p w:rsidR="00B65586" w:rsidRDefault="00B65586" w:rsidP="00EA30DA">
      <w:pPr>
        <w:pStyle w:val="BodyText"/>
        <w:keepNext/>
        <w:spacing w:before="9"/>
        <w:ind w:left="20"/>
      </w:pPr>
    </w:p>
    <w:p w:rsidR="00B65586" w:rsidRPr="00E5762B" w:rsidRDefault="00B65586" w:rsidP="00EA30DA">
      <w:pPr>
        <w:pStyle w:val="BodyText"/>
        <w:keepNext/>
        <w:spacing w:line="360" w:lineRule="auto"/>
        <w:ind w:right="117"/>
        <w:jc w:val="both"/>
      </w:pPr>
      <w:r w:rsidRPr="00E5762B">
        <w:t xml:space="preserve">Задание </w:t>
      </w:r>
      <w:r>
        <w:t>2</w:t>
      </w:r>
      <w:r w:rsidRPr="00E5762B">
        <w:t xml:space="preserve">. </w:t>
      </w:r>
    </w:p>
    <w:p w:rsidR="00B65586" w:rsidRPr="00E5762B" w:rsidRDefault="00B65586" w:rsidP="00EA30DA">
      <w:pPr>
        <w:pStyle w:val="BodyText"/>
        <w:keepNext/>
        <w:spacing w:line="360" w:lineRule="auto"/>
        <w:ind w:right="117"/>
        <w:jc w:val="both"/>
      </w:pPr>
      <w:r w:rsidRPr="00E5762B">
        <w:t>Безопасность на воде</w:t>
      </w:r>
    </w:p>
    <w:p w:rsidR="00B65586" w:rsidRPr="00EA30DA" w:rsidRDefault="00B65586" w:rsidP="00A85D9B">
      <w:pPr>
        <w:pStyle w:val="BodyText"/>
        <w:keepNext/>
        <w:spacing w:before="135"/>
        <w:ind w:right="118"/>
        <w:jc w:val="both"/>
        <w:rPr>
          <w:b w:val="0"/>
        </w:rPr>
      </w:pPr>
      <w:r w:rsidRPr="00EA30DA">
        <w:rPr>
          <w:b w:val="0"/>
        </w:rPr>
        <w:t xml:space="preserve">Оборудование этапа: </w:t>
      </w:r>
      <w:r w:rsidRPr="00EA30DA">
        <w:rPr>
          <w:b w:val="0"/>
        </w:rPr>
        <w:tab/>
        <w:t>мат (коврик туристический), конец Александрова, спасательный жилет, разметочная лента.</w:t>
      </w:r>
    </w:p>
    <w:p w:rsidR="00B65586" w:rsidRPr="00E5762B" w:rsidRDefault="00B65586" w:rsidP="00A85D9B">
      <w:pPr>
        <w:pStyle w:val="BodyText"/>
        <w:keepNext/>
        <w:ind w:right="117"/>
        <w:jc w:val="both"/>
        <w:rPr>
          <w:b w:val="0"/>
        </w:rPr>
      </w:pPr>
      <w:r w:rsidRPr="00E5762B">
        <w:rPr>
          <w:b w:val="0"/>
        </w:rPr>
        <w:t xml:space="preserve">Условия: на расстоянии </w:t>
      </w:r>
      <w:smartTag w:uri="urn:schemas-microsoft-com:office:smarttags" w:element="metricconverter">
        <w:smartTagPr>
          <w:attr w:name="ProductID" w:val="10 метров"/>
        </w:smartTagPr>
        <w:r w:rsidRPr="00E5762B">
          <w:rPr>
            <w:b w:val="0"/>
          </w:rPr>
          <w:t>10 метров</w:t>
        </w:r>
      </w:smartTag>
      <w:r w:rsidRPr="00E5762B">
        <w:rPr>
          <w:b w:val="0"/>
        </w:rPr>
        <w:t xml:space="preserve"> расположен мат (коврик туристический) размером 1,5х1,5. Участнику необходимо взять конец Александрова, удерживая один конец забросить её так, чтобы часть верёвки попала в цель (на площадь мата). Рубеж броска располагается на расстоянии</w:t>
      </w:r>
      <w:r w:rsidRPr="00E5762B">
        <w:rPr>
          <w:b w:val="0"/>
          <w:spacing w:val="-13"/>
        </w:rPr>
        <w:t xml:space="preserve"> </w:t>
      </w:r>
      <w:r w:rsidRPr="00E5762B">
        <w:rPr>
          <w:b w:val="0"/>
        </w:rPr>
        <w:t>–</w:t>
      </w:r>
      <w:r w:rsidRPr="00E5762B">
        <w:rPr>
          <w:b w:val="0"/>
          <w:spacing w:val="-14"/>
        </w:rPr>
        <w:t xml:space="preserve"> </w:t>
      </w:r>
      <w:smartTag w:uri="urn:schemas-microsoft-com:office:smarttags" w:element="metricconverter">
        <w:smartTagPr>
          <w:attr w:name="ProductID" w:val="8 м"/>
        </w:smartTagPr>
        <w:r w:rsidRPr="00E5762B">
          <w:rPr>
            <w:b w:val="0"/>
          </w:rPr>
          <w:t>8</w:t>
        </w:r>
        <w:r w:rsidRPr="00E5762B">
          <w:rPr>
            <w:b w:val="0"/>
            <w:spacing w:val="-14"/>
          </w:rPr>
          <w:t xml:space="preserve"> </w:t>
        </w:r>
        <w:r w:rsidRPr="00E5762B">
          <w:rPr>
            <w:b w:val="0"/>
          </w:rPr>
          <w:t>м</w:t>
        </w:r>
      </w:smartTag>
      <w:r w:rsidRPr="00E5762B">
        <w:rPr>
          <w:b w:val="0"/>
        </w:rPr>
        <w:t>.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(девушки),</w:t>
      </w:r>
      <w:r w:rsidRPr="00E5762B">
        <w:rPr>
          <w:b w:val="0"/>
          <w:spacing w:val="-15"/>
        </w:rPr>
        <w:t xml:space="preserve"> </w:t>
      </w:r>
      <w:smartTag w:uri="urn:schemas-microsoft-com:office:smarttags" w:element="metricconverter">
        <w:smartTagPr>
          <w:attr w:name="ProductID" w:val="9 м"/>
        </w:smartTagPr>
        <w:r w:rsidRPr="00E5762B">
          <w:rPr>
            <w:b w:val="0"/>
          </w:rPr>
          <w:t>9</w:t>
        </w:r>
        <w:r w:rsidRPr="00E5762B">
          <w:rPr>
            <w:b w:val="0"/>
            <w:spacing w:val="-14"/>
          </w:rPr>
          <w:t xml:space="preserve"> </w:t>
        </w:r>
        <w:r w:rsidRPr="00E5762B">
          <w:rPr>
            <w:b w:val="0"/>
          </w:rPr>
          <w:t>м</w:t>
        </w:r>
      </w:smartTag>
      <w:r w:rsidRPr="00E5762B">
        <w:rPr>
          <w:b w:val="0"/>
        </w:rPr>
        <w:t>.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(юноши)</w:t>
      </w:r>
      <w:r w:rsidRPr="00E5762B">
        <w:rPr>
          <w:b w:val="0"/>
          <w:spacing w:val="-15"/>
        </w:rPr>
        <w:t xml:space="preserve"> </w:t>
      </w:r>
      <w:r w:rsidRPr="00E5762B">
        <w:rPr>
          <w:b w:val="0"/>
        </w:rPr>
        <w:t>от</w:t>
      </w:r>
      <w:r w:rsidRPr="00E5762B">
        <w:rPr>
          <w:b w:val="0"/>
          <w:spacing w:val="-13"/>
        </w:rPr>
        <w:t xml:space="preserve"> </w:t>
      </w:r>
      <w:r w:rsidRPr="00E5762B">
        <w:rPr>
          <w:b w:val="0"/>
        </w:rPr>
        <w:t>линии.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Количество</w:t>
      </w:r>
      <w:r w:rsidRPr="00E5762B">
        <w:rPr>
          <w:b w:val="0"/>
          <w:spacing w:val="-13"/>
        </w:rPr>
        <w:t xml:space="preserve"> </w:t>
      </w:r>
      <w:r w:rsidRPr="00E5762B">
        <w:rPr>
          <w:b w:val="0"/>
        </w:rPr>
        <w:t>бросков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–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три.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Результат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определяется по попаданию / непопаданию в цель любой частью верёвки.</w:t>
      </w:r>
    </w:p>
    <w:p w:rsidR="00B65586" w:rsidRPr="00E5762B" w:rsidRDefault="00B65586" w:rsidP="00A85D9B">
      <w:pPr>
        <w:pStyle w:val="BodyText"/>
        <w:keepNext/>
        <w:ind w:right="117"/>
        <w:jc w:val="both"/>
        <w:rPr>
          <w:b w:val="0"/>
        </w:rPr>
      </w:pPr>
      <w:r w:rsidRPr="00E5762B">
        <w:rPr>
          <w:b w:val="0"/>
        </w:rPr>
        <w:t>Максимальная оценка – 15 баллов.</w:t>
      </w:r>
    </w:p>
    <w:tbl>
      <w:tblPr>
        <w:tblW w:w="10567" w:type="dxa"/>
        <w:tblInd w:w="4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717"/>
        <w:gridCol w:w="7610"/>
        <w:gridCol w:w="1240"/>
      </w:tblGrid>
      <w:tr w:rsidR="00B65586" w:rsidRPr="00E5762B" w:rsidTr="00E61B8B">
        <w:trPr>
          <w:trHeight w:val="644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 xml:space="preserve">№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 xml:space="preserve">Перечень ошибок и погрешностей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Штраф</w:t>
            </w:r>
          </w:p>
        </w:tc>
      </w:tr>
      <w:tr w:rsidR="00B65586" w:rsidRPr="00E5762B" w:rsidTr="00E61B8B">
        <w:trPr>
          <w:trHeight w:val="178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 xml:space="preserve">1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произошло пересечение контрольной линии участником до определения членом жюри результата выполнения задания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B65586" w:rsidRPr="00E5762B" w:rsidTr="00E61B8B">
        <w:trPr>
          <w:trHeight w:val="39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 xml:space="preserve">2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ind w:left="-40"/>
              <w:rPr>
                <w:color w:val="000000"/>
                <w:sz w:val="28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Не выполнено удержание спасательного средства (вся верёвка находится за контрольной линией после броска и не удерживается участником).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B65586" w:rsidRPr="00E5762B" w:rsidTr="00E61B8B">
        <w:trPr>
          <w:trHeight w:val="39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color w:val="000000"/>
                <w:sz w:val="28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ind w:left="-40"/>
              <w:rPr>
                <w:color w:val="000000"/>
                <w:sz w:val="28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Превышено контрольное время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color w:val="000000"/>
                <w:sz w:val="28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B65586" w:rsidRPr="00E5762B" w:rsidTr="00E61B8B">
        <w:trPr>
          <w:trHeight w:val="6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 xml:space="preserve">Отказ от выполнения задания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B65586" w:rsidRPr="00E5762B" w:rsidTr="00E61B8B">
        <w:trPr>
          <w:trHeight w:val="266"/>
        </w:trPr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Сумма штрафных баллов</w:t>
            </w:r>
          </w:p>
        </w:tc>
        <w:tc>
          <w:tcPr>
            <w:tcW w:w="1240" w:type="dxa"/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B65586" w:rsidRPr="00E5762B" w:rsidTr="00E61B8B">
        <w:trPr>
          <w:trHeight w:val="470"/>
        </w:trPr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Оценка задания с учетом штрафных баллов (не менее 0)</w:t>
            </w:r>
          </w:p>
        </w:tc>
        <w:tc>
          <w:tcPr>
            <w:tcW w:w="1240" w:type="dxa"/>
            <w:vAlign w:val="center"/>
          </w:tcPr>
          <w:p w:rsidR="00B65586" w:rsidRPr="00E5762B" w:rsidRDefault="00B65586" w:rsidP="00EA30DA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</w:tbl>
    <w:p w:rsidR="00B65586" w:rsidRPr="00E5762B" w:rsidRDefault="00B65586" w:rsidP="005250B2">
      <w:pPr>
        <w:pStyle w:val="Heading3"/>
        <w:keepNext/>
        <w:rPr>
          <w:sz w:val="28"/>
          <w:szCs w:val="28"/>
        </w:rPr>
      </w:pPr>
      <w:r w:rsidRPr="00E5762B">
        <w:rPr>
          <w:sz w:val="28"/>
          <w:szCs w:val="28"/>
        </w:rPr>
        <w:t>Алгоритм</w:t>
      </w:r>
      <w:r w:rsidRPr="00E5762B">
        <w:rPr>
          <w:spacing w:val="-10"/>
          <w:sz w:val="28"/>
          <w:szCs w:val="28"/>
        </w:rPr>
        <w:t xml:space="preserve"> </w:t>
      </w:r>
      <w:r w:rsidRPr="00E5762B">
        <w:rPr>
          <w:sz w:val="28"/>
          <w:szCs w:val="28"/>
        </w:rPr>
        <w:t>выполнения</w:t>
      </w:r>
      <w:r w:rsidRPr="00E5762B">
        <w:rPr>
          <w:spacing w:val="-6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задания:</w:t>
      </w:r>
    </w:p>
    <w:p w:rsidR="00B65586" w:rsidRPr="00E5762B" w:rsidRDefault="00B65586" w:rsidP="005250B2">
      <w:pPr>
        <w:pStyle w:val="ListParagraph"/>
        <w:keepNext/>
        <w:numPr>
          <w:ilvl w:val="0"/>
          <w:numId w:val="2"/>
        </w:numPr>
        <w:tabs>
          <w:tab w:val="left" w:pos="1105"/>
        </w:tabs>
        <w:spacing w:before="132"/>
        <w:ind w:right="117" w:firstLine="566"/>
        <w:jc w:val="both"/>
        <w:rPr>
          <w:sz w:val="28"/>
          <w:szCs w:val="28"/>
        </w:rPr>
      </w:pPr>
      <w:r w:rsidRPr="00E5762B">
        <w:rPr>
          <w:sz w:val="28"/>
          <w:szCs w:val="28"/>
        </w:rPr>
        <w:t>Участник берёт секундомер, включает отсчёт времени, кладёт секундомер в установленное жюри место.</w:t>
      </w:r>
    </w:p>
    <w:p w:rsidR="00B65586" w:rsidRPr="00E5762B" w:rsidRDefault="00B65586" w:rsidP="005250B2">
      <w:pPr>
        <w:pStyle w:val="ListParagraph"/>
        <w:keepNext/>
        <w:numPr>
          <w:ilvl w:val="0"/>
          <w:numId w:val="2"/>
        </w:numPr>
        <w:tabs>
          <w:tab w:val="left" w:pos="1106"/>
        </w:tabs>
        <w:ind w:left="1106" w:hanging="439"/>
        <w:jc w:val="both"/>
        <w:rPr>
          <w:sz w:val="28"/>
          <w:szCs w:val="28"/>
        </w:rPr>
      </w:pPr>
      <w:r w:rsidRPr="00E5762B">
        <w:rPr>
          <w:sz w:val="28"/>
          <w:szCs w:val="28"/>
        </w:rPr>
        <w:t>Берёт</w:t>
      </w:r>
      <w:r w:rsidRPr="00E5762B">
        <w:rPr>
          <w:spacing w:val="-8"/>
          <w:sz w:val="28"/>
          <w:szCs w:val="28"/>
        </w:rPr>
        <w:t xml:space="preserve"> </w:t>
      </w:r>
      <w:r w:rsidRPr="00E5762B">
        <w:rPr>
          <w:sz w:val="28"/>
          <w:szCs w:val="28"/>
        </w:rPr>
        <w:t>конец-</w:t>
      </w:r>
      <w:r w:rsidRPr="00E5762B">
        <w:rPr>
          <w:spacing w:val="-2"/>
          <w:sz w:val="28"/>
          <w:szCs w:val="28"/>
        </w:rPr>
        <w:t>Александрова.</w:t>
      </w:r>
    </w:p>
    <w:p w:rsidR="00B65586" w:rsidRPr="00E5762B" w:rsidRDefault="00B65586" w:rsidP="005250B2">
      <w:pPr>
        <w:pStyle w:val="ListParagraph"/>
        <w:keepNext/>
        <w:numPr>
          <w:ilvl w:val="0"/>
          <w:numId w:val="2"/>
        </w:numPr>
        <w:tabs>
          <w:tab w:val="left" w:pos="1103"/>
        </w:tabs>
        <w:spacing w:before="140"/>
        <w:ind w:left="1103" w:hanging="436"/>
        <w:jc w:val="both"/>
        <w:rPr>
          <w:sz w:val="28"/>
          <w:szCs w:val="28"/>
        </w:rPr>
      </w:pPr>
      <w:r w:rsidRPr="00E5762B">
        <w:rPr>
          <w:sz w:val="28"/>
          <w:szCs w:val="28"/>
        </w:rPr>
        <w:t>Производит</w:t>
      </w:r>
      <w:r w:rsidRPr="00E5762B">
        <w:rPr>
          <w:spacing w:val="-11"/>
          <w:sz w:val="28"/>
          <w:szCs w:val="28"/>
        </w:rPr>
        <w:t xml:space="preserve"> </w:t>
      </w:r>
      <w:r w:rsidRPr="00E5762B">
        <w:rPr>
          <w:sz w:val="28"/>
          <w:szCs w:val="28"/>
        </w:rPr>
        <w:t>заброс</w:t>
      </w:r>
      <w:r w:rsidRPr="00E5762B">
        <w:rPr>
          <w:spacing w:val="-7"/>
          <w:sz w:val="28"/>
          <w:szCs w:val="28"/>
        </w:rPr>
        <w:t xml:space="preserve"> </w:t>
      </w:r>
      <w:r w:rsidRPr="00E5762B">
        <w:rPr>
          <w:sz w:val="28"/>
          <w:szCs w:val="28"/>
        </w:rPr>
        <w:t>конца-Александрова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в</w:t>
      </w:r>
      <w:r w:rsidRPr="00E5762B">
        <w:rPr>
          <w:spacing w:val="-6"/>
          <w:sz w:val="28"/>
          <w:szCs w:val="28"/>
        </w:rPr>
        <w:t xml:space="preserve"> </w:t>
      </w:r>
      <w:r w:rsidRPr="00E5762B">
        <w:rPr>
          <w:sz w:val="28"/>
          <w:szCs w:val="28"/>
        </w:rPr>
        <w:t>цель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(3</w:t>
      </w:r>
      <w:r w:rsidRPr="00E5762B">
        <w:rPr>
          <w:spacing w:val="-6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броска).</w:t>
      </w:r>
    </w:p>
    <w:p w:rsidR="00B65586" w:rsidRPr="00E5762B" w:rsidRDefault="00B65586" w:rsidP="005250B2">
      <w:pPr>
        <w:pStyle w:val="ListParagraph"/>
        <w:keepNext/>
        <w:numPr>
          <w:ilvl w:val="0"/>
          <w:numId w:val="2"/>
        </w:numPr>
        <w:tabs>
          <w:tab w:val="left" w:pos="1104"/>
        </w:tabs>
        <w:spacing w:before="136"/>
        <w:ind w:left="1104" w:hanging="437"/>
        <w:rPr>
          <w:sz w:val="28"/>
          <w:szCs w:val="28"/>
        </w:rPr>
      </w:pPr>
      <w:r w:rsidRPr="00E5762B">
        <w:rPr>
          <w:sz w:val="28"/>
          <w:szCs w:val="28"/>
        </w:rPr>
        <w:t>Берёт</w:t>
      </w:r>
      <w:r w:rsidRPr="00E5762B">
        <w:rPr>
          <w:spacing w:val="-5"/>
          <w:sz w:val="28"/>
          <w:szCs w:val="28"/>
        </w:rPr>
        <w:t xml:space="preserve"> </w:t>
      </w:r>
      <w:r w:rsidRPr="00E5762B">
        <w:rPr>
          <w:sz w:val="28"/>
          <w:szCs w:val="28"/>
        </w:rPr>
        <w:t>секундомер,</w:t>
      </w:r>
      <w:r w:rsidRPr="00E5762B">
        <w:rPr>
          <w:spacing w:val="-2"/>
          <w:sz w:val="28"/>
          <w:szCs w:val="28"/>
        </w:rPr>
        <w:t xml:space="preserve"> </w:t>
      </w:r>
      <w:r w:rsidRPr="00E5762B">
        <w:rPr>
          <w:sz w:val="28"/>
          <w:szCs w:val="28"/>
        </w:rPr>
        <w:t>ставит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z w:val="28"/>
          <w:szCs w:val="28"/>
        </w:rPr>
        <w:t>его</w:t>
      </w:r>
      <w:r w:rsidRPr="00E5762B">
        <w:rPr>
          <w:spacing w:val="-5"/>
          <w:sz w:val="28"/>
          <w:szCs w:val="28"/>
        </w:rPr>
        <w:t xml:space="preserve"> </w:t>
      </w:r>
      <w:r w:rsidRPr="00E5762B">
        <w:rPr>
          <w:sz w:val="28"/>
          <w:szCs w:val="28"/>
        </w:rPr>
        <w:t>на</w:t>
      </w:r>
      <w:r w:rsidRPr="00E5762B">
        <w:rPr>
          <w:spacing w:val="-6"/>
          <w:sz w:val="28"/>
          <w:szCs w:val="28"/>
        </w:rPr>
        <w:t xml:space="preserve"> </w:t>
      </w:r>
      <w:r w:rsidRPr="00E5762B">
        <w:rPr>
          <w:sz w:val="28"/>
          <w:szCs w:val="28"/>
        </w:rPr>
        <w:t>паузу</w:t>
      </w:r>
      <w:r w:rsidRPr="00E5762B">
        <w:rPr>
          <w:spacing w:val="-13"/>
          <w:sz w:val="28"/>
          <w:szCs w:val="28"/>
        </w:rPr>
        <w:t xml:space="preserve"> </w:t>
      </w:r>
      <w:r w:rsidRPr="00E5762B">
        <w:rPr>
          <w:sz w:val="28"/>
          <w:szCs w:val="28"/>
        </w:rPr>
        <w:t>и</w:t>
      </w:r>
      <w:r w:rsidRPr="00E5762B">
        <w:rPr>
          <w:spacing w:val="-1"/>
          <w:sz w:val="28"/>
          <w:szCs w:val="28"/>
        </w:rPr>
        <w:t xml:space="preserve"> </w:t>
      </w:r>
      <w:r w:rsidRPr="00E5762B">
        <w:rPr>
          <w:sz w:val="28"/>
          <w:szCs w:val="28"/>
        </w:rPr>
        <w:t>кладёт</w:t>
      </w:r>
      <w:r w:rsidRPr="00E5762B">
        <w:rPr>
          <w:spacing w:val="-5"/>
          <w:sz w:val="28"/>
          <w:szCs w:val="28"/>
        </w:rPr>
        <w:t xml:space="preserve"> </w:t>
      </w:r>
      <w:r w:rsidRPr="00E5762B">
        <w:rPr>
          <w:sz w:val="28"/>
          <w:szCs w:val="28"/>
        </w:rPr>
        <w:t>секундомер</w:t>
      </w:r>
      <w:r w:rsidRPr="00E5762B">
        <w:rPr>
          <w:spacing w:val="-2"/>
          <w:sz w:val="28"/>
          <w:szCs w:val="28"/>
        </w:rPr>
        <w:t xml:space="preserve"> </w:t>
      </w:r>
      <w:r w:rsidRPr="00E5762B">
        <w:rPr>
          <w:sz w:val="28"/>
          <w:szCs w:val="28"/>
        </w:rPr>
        <w:t>в</w:t>
      </w:r>
      <w:r w:rsidRPr="00E5762B">
        <w:rPr>
          <w:spacing w:val="4"/>
          <w:sz w:val="28"/>
          <w:szCs w:val="28"/>
        </w:rPr>
        <w:t xml:space="preserve"> </w:t>
      </w:r>
      <w:r w:rsidRPr="00E5762B">
        <w:rPr>
          <w:sz w:val="28"/>
          <w:szCs w:val="28"/>
        </w:rPr>
        <w:t>установленное</w:t>
      </w:r>
      <w:r w:rsidRPr="00E5762B">
        <w:rPr>
          <w:spacing w:val="-5"/>
          <w:sz w:val="28"/>
          <w:szCs w:val="28"/>
        </w:rPr>
        <w:t xml:space="preserve"> </w:t>
      </w:r>
      <w:r w:rsidRPr="00E5762B">
        <w:rPr>
          <w:sz w:val="28"/>
          <w:szCs w:val="28"/>
        </w:rPr>
        <w:t>жюри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место.</w:t>
      </w:r>
    </w:p>
    <w:p w:rsidR="00B65586" w:rsidRPr="00E5762B" w:rsidRDefault="00B65586" w:rsidP="005250B2">
      <w:pPr>
        <w:pStyle w:val="Heading3"/>
        <w:keepNext/>
        <w:tabs>
          <w:tab w:val="left" w:pos="4583"/>
        </w:tabs>
        <w:spacing w:before="144"/>
        <w:rPr>
          <w:sz w:val="28"/>
          <w:szCs w:val="28"/>
        </w:rPr>
      </w:pPr>
      <w:r w:rsidRPr="00E5762B">
        <w:rPr>
          <w:sz w:val="28"/>
          <w:szCs w:val="28"/>
        </w:rPr>
        <w:t>Контрольное</w:t>
      </w:r>
      <w:r w:rsidRPr="00E5762B">
        <w:rPr>
          <w:spacing w:val="-10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время:</w:t>
      </w:r>
      <w:r w:rsidRPr="00E5762B">
        <w:rPr>
          <w:spacing w:val="-2"/>
          <w:sz w:val="28"/>
          <w:szCs w:val="28"/>
        </w:rPr>
        <w:tab/>
      </w:r>
    </w:p>
    <w:p w:rsidR="00B65586" w:rsidRPr="00E5762B" w:rsidRDefault="00B65586" w:rsidP="005250B2">
      <w:pPr>
        <w:pStyle w:val="ListParagraph"/>
        <w:keepNext/>
        <w:numPr>
          <w:ilvl w:val="1"/>
          <w:numId w:val="2"/>
        </w:numPr>
        <w:tabs>
          <w:tab w:val="left" w:pos="805"/>
        </w:tabs>
        <w:spacing w:before="132"/>
        <w:ind w:left="805" w:hanging="138"/>
        <w:jc w:val="both"/>
        <w:rPr>
          <w:sz w:val="28"/>
          <w:szCs w:val="28"/>
        </w:rPr>
      </w:pPr>
      <w:r w:rsidRPr="00E5762B">
        <w:rPr>
          <w:sz w:val="28"/>
          <w:szCs w:val="28"/>
        </w:rPr>
        <w:t>для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девушек –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1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z w:val="28"/>
          <w:szCs w:val="28"/>
        </w:rPr>
        <w:t>минута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30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секунд;</w:t>
      </w:r>
    </w:p>
    <w:p w:rsidR="00B65586" w:rsidRPr="00E5762B" w:rsidRDefault="00B65586" w:rsidP="005250B2">
      <w:pPr>
        <w:pStyle w:val="ListParagraph"/>
        <w:keepNext/>
        <w:numPr>
          <w:ilvl w:val="1"/>
          <w:numId w:val="2"/>
        </w:numPr>
        <w:tabs>
          <w:tab w:val="left" w:pos="805"/>
        </w:tabs>
        <w:spacing w:before="140"/>
        <w:ind w:left="805" w:hanging="138"/>
        <w:jc w:val="both"/>
        <w:rPr>
          <w:sz w:val="28"/>
          <w:szCs w:val="28"/>
        </w:rPr>
      </w:pPr>
      <w:r w:rsidRPr="00E5762B">
        <w:rPr>
          <w:sz w:val="28"/>
          <w:szCs w:val="28"/>
        </w:rPr>
        <w:t>для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юношей</w:t>
      </w:r>
      <w:r w:rsidRPr="00E5762B">
        <w:rPr>
          <w:spacing w:val="-2"/>
          <w:sz w:val="28"/>
          <w:szCs w:val="28"/>
        </w:rPr>
        <w:t xml:space="preserve"> </w:t>
      </w:r>
      <w:r w:rsidRPr="00E5762B">
        <w:rPr>
          <w:sz w:val="28"/>
          <w:szCs w:val="28"/>
        </w:rPr>
        <w:t>–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1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z w:val="28"/>
          <w:szCs w:val="28"/>
        </w:rPr>
        <w:t>минута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10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секунд.</w:t>
      </w:r>
    </w:p>
    <w:p w:rsidR="00B65586" w:rsidRPr="00DC3B53" w:rsidRDefault="00B65586" w:rsidP="00EA30DA">
      <w:pPr>
        <w:pStyle w:val="BodyText"/>
        <w:keepNext/>
        <w:spacing w:before="321"/>
        <w:ind w:left="660" w:right="160"/>
        <w:jc w:val="both"/>
      </w:pPr>
      <w:r w:rsidRPr="00DC3B53">
        <w:t xml:space="preserve">Задание </w:t>
      </w:r>
      <w:r>
        <w:t>3</w:t>
      </w:r>
      <w:r w:rsidRPr="00DC3B53">
        <w:rPr>
          <w:spacing w:val="-5"/>
        </w:rPr>
        <w:t>.</w:t>
      </w:r>
    </w:p>
    <w:p w:rsidR="00B65586" w:rsidRPr="00DC3B53" w:rsidRDefault="00B65586" w:rsidP="00EA30DA">
      <w:pPr>
        <w:pStyle w:val="Heading1"/>
        <w:spacing w:before="1"/>
        <w:ind w:left="660" w:right="160"/>
        <w:jc w:val="both"/>
        <w:rPr>
          <w:rFonts w:ascii="Times New Roman" w:hAnsi="Times New Roman" w:cs="Times New Roman"/>
          <w:sz w:val="28"/>
          <w:szCs w:val="28"/>
        </w:rPr>
      </w:pPr>
      <w:r w:rsidRPr="00DC3B53">
        <w:rPr>
          <w:rFonts w:ascii="Times New Roman" w:hAnsi="Times New Roman" w:cs="Times New Roman"/>
          <w:sz w:val="28"/>
          <w:szCs w:val="28"/>
        </w:rPr>
        <w:t>Надевание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общевойскового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защитного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комплекта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(ОЗК) на незаражённой местности</w:t>
      </w:r>
    </w:p>
    <w:p w:rsidR="00B65586" w:rsidRPr="00DC3B53" w:rsidRDefault="00B65586" w:rsidP="00EA30DA">
      <w:pPr>
        <w:pStyle w:val="BodyText"/>
        <w:keepNext/>
        <w:tabs>
          <w:tab w:val="left" w:pos="2132"/>
          <w:tab w:val="left" w:pos="3135"/>
          <w:tab w:val="left" w:pos="4852"/>
          <w:tab w:val="left" w:pos="5705"/>
          <w:tab w:val="left" w:pos="6742"/>
          <w:tab w:val="left" w:pos="7181"/>
          <w:tab w:val="left" w:pos="8380"/>
        </w:tabs>
        <w:spacing w:before="114" w:line="242" w:lineRule="auto"/>
        <w:ind w:left="660" w:right="160"/>
        <w:jc w:val="both"/>
        <w:rPr>
          <w:b w:val="0"/>
        </w:rPr>
      </w:pPr>
      <w:r w:rsidRPr="00DC3B53">
        <w:rPr>
          <w:b w:val="0"/>
          <w:spacing w:val="-2"/>
        </w:rPr>
        <w:t>Оборудование</w:t>
      </w:r>
      <w:r>
        <w:rPr>
          <w:b w:val="0"/>
        </w:rPr>
        <w:t xml:space="preserve"> </w:t>
      </w:r>
      <w:r w:rsidRPr="00DC3B53">
        <w:rPr>
          <w:b w:val="0"/>
          <w:spacing w:val="-2"/>
        </w:rPr>
        <w:t>этапа:</w:t>
      </w:r>
      <w:r>
        <w:rPr>
          <w:b w:val="0"/>
        </w:rPr>
        <w:t xml:space="preserve"> </w:t>
      </w:r>
      <w:r w:rsidRPr="00DC3B53">
        <w:rPr>
          <w:b w:val="0"/>
          <w:spacing w:val="-2"/>
        </w:rPr>
        <w:t>противогазы</w:t>
      </w:r>
      <w:r w:rsidRPr="00DC3B53">
        <w:rPr>
          <w:b w:val="0"/>
        </w:rPr>
        <w:tab/>
      </w:r>
      <w:r w:rsidRPr="00DC3B53">
        <w:rPr>
          <w:b w:val="0"/>
          <w:spacing w:val="-4"/>
        </w:rPr>
        <w:t>ГП–5</w:t>
      </w:r>
      <w:r w:rsidRPr="00DC3B53">
        <w:rPr>
          <w:b w:val="0"/>
        </w:rPr>
        <w:tab/>
      </w:r>
      <w:r w:rsidRPr="00DC3B53">
        <w:rPr>
          <w:b w:val="0"/>
          <w:spacing w:val="-2"/>
        </w:rPr>
        <w:t>(ГП–7)</w:t>
      </w:r>
      <w:r w:rsidRPr="00DC3B53">
        <w:rPr>
          <w:b w:val="0"/>
        </w:rPr>
        <w:tab/>
      </w:r>
      <w:r w:rsidRPr="00DC3B53">
        <w:rPr>
          <w:b w:val="0"/>
          <w:spacing w:val="-6"/>
        </w:rPr>
        <w:t>(у</w:t>
      </w:r>
      <w:r>
        <w:rPr>
          <w:b w:val="0"/>
          <w:spacing w:val="-6"/>
        </w:rPr>
        <w:t xml:space="preserve"> </w:t>
      </w:r>
      <w:r w:rsidRPr="00DC3B53">
        <w:rPr>
          <w:b w:val="0"/>
          <w:spacing w:val="-2"/>
        </w:rPr>
        <w:t>каждого</w:t>
      </w:r>
      <w:r>
        <w:rPr>
          <w:b w:val="0"/>
          <w:spacing w:val="-2"/>
        </w:rPr>
        <w:t xml:space="preserve"> </w:t>
      </w:r>
      <w:r w:rsidRPr="00DC3B53">
        <w:rPr>
          <w:b w:val="0"/>
          <w:spacing w:val="-2"/>
        </w:rPr>
        <w:t>участника),</w:t>
      </w:r>
      <w:r>
        <w:rPr>
          <w:b w:val="0"/>
          <w:spacing w:val="-2"/>
        </w:rPr>
        <w:t xml:space="preserve"> </w:t>
      </w:r>
      <w:r w:rsidRPr="00DC3B53">
        <w:rPr>
          <w:b w:val="0"/>
        </w:rPr>
        <w:t>общевойсковые защитные комплекты (ОЗК) разных размеров.</w:t>
      </w:r>
    </w:p>
    <w:p w:rsidR="00B65586" w:rsidRPr="00DC3B53" w:rsidRDefault="00B65586" w:rsidP="00EA30DA">
      <w:pPr>
        <w:pStyle w:val="BodyText"/>
        <w:keepNext/>
        <w:spacing w:before="116"/>
        <w:ind w:left="660" w:right="160"/>
        <w:jc w:val="both"/>
        <w:rPr>
          <w:b w:val="0"/>
        </w:rPr>
      </w:pPr>
      <w:r w:rsidRPr="00DC3B53">
        <w:rPr>
          <w:b w:val="0"/>
        </w:rPr>
        <w:t>Условия: по команде члена жюри участник за отведённое</w:t>
      </w:r>
      <w:r w:rsidRPr="00DC3B53">
        <w:rPr>
          <w:b w:val="0"/>
          <w:spacing w:val="-3"/>
        </w:rPr>
        <w:t xml:space="preserve"> </w:t>
      </w:r>
      <w:r w:rsidRPr="00DC3B53">
        <w:rPr>
          <w:b w:val="0"/>
        </w:rPr>
        <w:t>время</w:t>
      </w:r>
      <w:r w:rsidRPr="00DC3B53">
        <w:rPr>
          <w:b w:val="0"/>
          <w:spacing w:val="-2"/>
        </w:rPr>
        <w:t xml:space="preserve"> </w:t>
      </w:r>
      <w:r w:rsidRPr="00DC3B53">
        <w:rPr>
          <w:b w:val="0"/>
        </w:rPr>
        <w:t>должен надеть защитные чулки и плащ в виде комбинезона, надеть противогаз.</w:t>
      </w:r>
    </w:p>
    <w:p w:rsidR="00B65586" w:rsidRPr="00DC3B53" w:rsidRDefault="00B65586" w:rsidP="00EA30DA">
      <w:pPr>
        <w:pStyle w:val="Heading1"/>
        <w:ind w:left="660" w:right="160"/>
        <w:jc w:val="both"/>
        <w:rPr>
          <w:rFonts w:ascii="Times New Roman" w:hAnsi="Times New Roman" w:cs="Times New Roman"/>
          <w:sz w:val="28"/>
          <w:szCs w:val="28"/>
        </w:rPr>
      </w:pPr>
      <w:r w:rsidRPr="00DC3B53">
        <w:rPr>
          <w:rFonts w:ascii="Times New Roman" w:hAnsi="Times New Roman" w:cs="Times New Roman"/>
          <w:sz w:val="28"/>
          <w:szCs w:val="28"/>
        </w:rPr>
        <w:t>Алгоритм</w:t>
      </w:r>
      <w:r w:rsidRPr="00DC3B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выполнения</w:t>
      </w:r>
      <w:r w:rsidRPr="00DC3B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pacing w:val="-2"/>
          <w:sz w:val="28"/>
          <w:szCs w:val="28"/>
        </w:rPr>
        <w:t>задания</w:t>
      </w:r>
    </w:p>
    <w:p w:rsidR="00B65586" w:rsidRPr="00DC3B53" w:rsidRDefault="00B65586" w:rsidP="00EA30DA">
      <w:pPr>
        <w:keepNext/>
        <w:spacing w:before="115"/>
        <w:ind w:left="660" w:right="16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По команде члена жюри «Защитный комплект – НАДЕТЬ, ГАЗЫ» участник приступает к надеванию ОЗК в виде комбинезона: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before="121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снимает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сумку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с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противогазом;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before="120"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вынимает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защитные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чулки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и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перчатки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из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чехла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и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разворачивает</w:t>
      </w:r>
      <w:r w:rsidRPr="00DC3B53">
        <w:rPr>
          <w:spacing w:val="-5"/>
          <w:sz w:val="28"/>
          <w:szCs w:val="28"/>
        </w:rPr>
        <w:t xml:space="preserve"> их;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  <w:tab w:val="left" w:pos="1708"/>
          <w:tab w:val="left" w:pos="3214"/>
          <w:tab w:val="left" w:pos="4118"/>
          <w:tab w:val="left" w:pos="5159"/>
          <w:tab w:val="left" w:pos="6149"/>
          <w:tab w:val="left" w:pos="7935"/>
          <w:tab w:val="left" w:pos="8559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pacing w:val="-2"/>
          <w:sz w:val="28"/>
          <w:szCs w:val="28"/>
        </w:rPr>
        <w:t>надевает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защитные</w:t>
      </w:r>
      <w:r>
        <w:rPr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чулки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поверх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обуви,</w:t>
      </w:r>
      <w:r>
        <w:rPr>
          <w:spacing w:val="-2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застёгивает</w:t>
      </w:r>
      <w:r>
        <w:rPr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все</w:t>
      </w:r>
      <w:r>
        <w:rPr>
          <w:spacing w:val="-4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 xml:space="preserve">хлястики, </w:t>
      </w:r>
      <w:r w:rsidRPr="00DC3B53">
        <w:rPr>
          <w:sz w:val="28"/>
          <w:szCs w:val="28"/>
        </w:rPr>
        <w:t>подвязывает тесёмки к поясному ремню;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line="321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защитный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в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рукава;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11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-18"/>
          <w:sz w:val="28"/>
          <w:szCs w:val="28"/>
        </w:rPr>
        <w:t xml:space="preserve"> </w:t>
      </w:r>
      <w:r w:rsidRPr="00DC3B53">
        <w:rPr>
          <w:sz w:val="28"/>
          <w:szCs w:val="28"/>
        </w:rPr>
        <w:t>центральные</w:t>
      </w:r>
      <w:r w:rsidRPr="00DC3B53">
        <w:rPr>
          <w:spacing w:val="-17"/>
          <w:sz w:val="28"/>
          <w:szCs w:val="28"/>
        </w:rPr>
        <w:t xml:space="preserve"> </w:t>
      </w:r>
      <w:r w:rsidRPr="00DC3B53">
        <w:rPr>
          <w:sz w:val="28"/>
          <w:szCs w:val="28"/>
        </w:rPr>
        <w:t>отверстия</w:t>
      </w:r>
      <w:r w:rsidRPr="00DC3B53">
        <w:rPr>
          <w:spacing w:val="-18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17"/>
          <w:sz w:val="28"/>
          <w:szCs w:val="28"/>
        </w:rPr>
        <w:t xml:space="preserve"> </w:t>
      </w:r>
      <w:r w:rsidRPr="00DC3B53">
        <w:rPr>
          <w:sz w:val="28"/>
          <w:szCs w:val="28"/>
        </w:rPr>
        <w:t>центральный</w:t>
      </w:r>
      <w:r w:rsidRPr="00DC3B53">
        <w:rPr>
          <w:spacing w:val="-17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шпенёк</w:t>
      </w:r>
      <w:r w:rsidRPr="00DC3B53">
        <w:rPr>
          <w:spacing w:val="-16"/>
          <w:sz w:val="28"/>
          <w:szCs w:val="28"/>
        </w:rPr>
        <w:t xml:space="preserve"> </w:t>
      </w:r>
      <w:r w:rsidRPr="00DC3B53">
        <w:rPr>
          <w:sz w:val="28"/>
          <w:szCs w:val="28"/>
        </w:rPr>
        <w:t>сначала</w:t>
      </w:r>
      <w:r w:rsidRPr="00DC3B53">
        <w:rPr>
          <w:spacing w:val="-18"/>
          <w:sz w:val="28"/>
          <w:szCs w:val="28"/>
        </w:rPr>
        <w:t xml:space="preserve"> </w:t>
      </w:r>
      <w:r w:rsidRPr="00DC3B53">
        <w:rPr>
          <w:sz w:val="28"/>
          <w:szCs w:val="28"/>
        </w:rPr>
        <w:t>правой, а затем левой полой плаща и закрепляет их закрепкой;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73"/>
          <w:tab w:val="left" w:pos="1430"/>
        </w:tabs>
        <w:spacing w:before="2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полы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шпеньки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так,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чтобы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левая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пола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обхватывала левую ногу, а правая – правую</w:t>
      </w:r>
      <w:r w:rsidRPr="00DC3B53">
        <w:rPr>
          <w:color w:val="3A4255"/>
          <w:sz w:val="28"/>
          <w:szCs w:val="28"/>
        </w:rPr>
        <w:t>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404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держатели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двух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шпеньков,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расположенные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ниже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центрального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шпенька, закрепляет закрепками;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20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боковые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хлястики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шпеньки,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обернув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их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предварительно вокруг ног под коленями;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полы</w:t>
      </w:r>
      <w:r w:rsidRPr="00DC3B53">
        <w:rPr>
          <w:spacing w:val="-10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плаща,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оставив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незастёгнутыми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два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верхних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шпенька;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поверх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</w:t>
      </w:r>
      <w:r w:rsidRPr="00DC3B53">
        <w:rPr>
          <w:spacing w:val="-2"/>
          <w:sz w:val="28"/>
          <w:szCs w:val="28"/>
        </w:rPr>
        <w:t xml:space="preserve"> </w:t>
      </w:r>
      <w:r w:rsidRPr="00DC3B53">
        <w:rPr>
          <w:sz w:val="28"/>
          <w:szCs w:val="28"/>
        </w:rPr>
        <w:t>сумку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для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противогаза;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противогаз;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92"/>
          <w:tab w:val="left" w:pos="1430"/>
          <w:tab w:val="left" w:pos="2079"/>
          <w:tab w:val="left" w:pos="3397"/>
          <w:tab w:val="left" w:pos="3893"/>
          <w:tab w:val="left" w:pos="4866"/>
          <w:tab w:val="left" w:pos="5225"/>
          <w:tab w:val="left" w:pos="6980"/>
          <w:tab w:val="left" w:pos="7601"/>
          <w:tab w:val="left" w:pos="8733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pacing w:val="-2"/>
          <w:sz w:val="28"/>
          <w:szCs w:val="28"/>
        </w:rPr>
        <w:t>накидывает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капюшон</w:t>
      </w:r>
      <w:r>
        <w:rPr>
          <w:sz w:val="28"/>
          <w:szCs w:val="28"/>
        </w:rPr>
        <w:t xml:space="preserve"> </w:t>
      </w:r>
      <w:r w:rsidRPr="00DC3B53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голову</w:t>
      </w:r>
      <w:r>
        <w:rPr>
          <w:sz w:val="28"/>
          <w:szCs w:val="28"/>
        </w:rPr>
        <w:t xml:space="preserve"> </w:t>
      </w:r>
      <w:r w:rsidRPr="00DC3B53">
        <w:rPr>
          <w:spacing w:val="-10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застёгивает</w:t>
      </w:r>
      <w:r>
        <w:rPr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верхних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шпенька</w:t>
      </w:r>
      <w:r>
        <w:rPr>
          <w:spacing w:val="-2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защитного плаща;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line="321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защитные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перчатки;</w:t>
      </w:r>
    </w:p>
    <w:p w:rsidR="00B65586" w:rsidRPr="00DC3B53" w:rsidRDefault="00B65586" w:rsidP="00EA30DA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петли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низах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рукавов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большие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пальцы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поверх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перчаток.</w:t>
      </w:r>
    </w:p>
    <w:p w:rsidR="00B65586" w:rsidRPr="00DC3B53" w:rsidRDefault="00B65586" w:rsidP="00EA30DA">
      <w:pPr>
        <w:keepNext/>
        <w:tabs>
          <w:tab w:val="left" w:pos="1430"/>
        </w:tabs>
        <w:spacing w:before="122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Контрольное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время: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девушки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–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5</w:t>
      </w:r>
      <w:r w:rsidRPr="00DC3B53">
        <w:rPr>
          <w:spacing w:val="-1"/>
          <w:sz w:val="28"/>
          <w:szCs w:val="28"/>
        </w:rPr>
        <w:t xml:space="preserve"> </w:t>
      </w:r>
      <w:r w:rsidRPr="00DC3B53">
        <w:rPr>
          <w:sz w:val="28"/>
          <w:szCs w:val="28"/>
        </w:rPr>
        <w:t>мин.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50</w:t>
      </w:r>
      <w:r w:rsidRPr="00DC3B53">
        <w:rPr>
          <w:spacing w:val="-2"/>
          <w:sz w:val="28"/>
          <w:szCs w:val="28"/>
        </w:rPr>
        <w:t xml:space="preserve"> </w:t>
      </w:r>
      <w:r w:rsidRPr="00DC3B53">
        <w:rPr>
          <w:sz w:val="28"/>
          <w:szCs w:val="28"/>
        </w:rPr>
        <w:t>сек.,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юноши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–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5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мин.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50</w:t>
      </w:r>
      <w:r w:rsidRPr="00DC3B53">
        <w:rPr>
          <w:spacing w:val="-1"/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сек.</w:t>
      </w:r>
    </w:p>
    <w:p w:rsidR="00B65586" w:rsidRPr="00DC3B53" w:rsidRDefault="00B65586" w:rsidP="00EA30DA">
      <w:pPr>
        <w:keepNext/>
        <w:spacing w:before="120"/>
        <w:ind w:left="660" w:right="16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Оценка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задания.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Максимальная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оценка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за</w:t>
      </w:r>
      <w:r w:rsidRPr="00DC3B53">
        <w:rPr>
          <w:spacing w:val="31"/>
          <w:sz w:val="28"/>
          <w:szCs w:val="28"/>
        </w:rPr>
        <w:t xml:space="preserve"> </w:t>
      </w:r>
      <w:r w:rsidRPr="00DC3B53">
        <w:rPr>
          <w:sz w:val="28"/>
          <w:szCs w:val="28"/>
        </w:rPr>
        <w:t>правильно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выполненное</w:t>
      </w:r>
      <w:r w:rsidRPr="00DC3B53">
        <w:rPr>
          <w:spacing w:val="31"/>
          <w:sz w:val="28"/>
          <w:szCs w:val="28"/>
        </w:rPr>
        <w:t xml:space="preserve"> </w:t>
      </w:r>
      <w:r w:rsidRPr="00DC3B53">
        <w:rPr>
          <w:sz w:val="28"/>
          <w:szCs w:val="28"/>
        </w:rPr>
        <w:t>задание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pacing w:val="-10"/>
          <w:sz w:val="28"/>
          <w:szCs w:val="28"/>
        </w:rPr>
        <w:t>–</w:t>
      </w:r>
    </w:p>
    <w:p w:rsidR="00B65586" w:rsidRPr="00DC3B53" w:rsidRDefault="00B65586" w:rsidP="00EA30DA">
      <w:pPr>
        <w:keepNext/>
        <w:ind w:left="660" w:right="160"/>
        <w:jc w:val="both"/>
        <w:rPr>
          <w:sz w:val="28"/>
          <w:szCs w:val="28"/>
        </w:rPr>
      </w:pPr>
      <w:r w:rsidRPr="00DC3B53">
        <w:rPr>
          <w:i/>
          <w:sz w:val="28"/>
          <w:szCs w:val="28"/>
        </w:rPr>
        <w:t xml:space="preserve">20 </w:t>
      </w:r>
      <w:r w:rsidRPr="00DC3B53">
        <w:rPr>
          <w:i/>
          <w:spacing w:val="-2"/>
          <w:sz w:val="28"/>
          <w:szCs w:val="28"/>
        </w:rPr>
        <w:t>баллов</w:t>
      </w:r>
      <w:r w:rsidRPr="00DC3B53">
        <w:rPr>
          <w:spacing w:val="-2"/>
          <w:sz w:val="28"/>
          <w:szCs w:val="28"/>
        </w:rPr>
        <w:t>.</w:t>
      </w:r>
    </w:p>
    <w:p w:rsidR="00B65586" w:rsidRPr="00DC3B53" w:rsidRDefault="00B65586" w:rsidP="00EA30DA">
      <w:pPr>
        <w:pStyle w:val="BodyText"/>
        <w:keepNext/>
        <w:ind w:left="660" w:right="160"/>
        <w:rPr>
          <w:b w:val="0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8893"/>
        <w:gridCol w:w="993"/>
      </w:tblGrid>
      <w:tr w:rsidR="00B65586" w:rsidRPr="00DC3B53" w:rsidTr="00214A33">
        <w:trPr>
          <w:trHeight w:val="378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№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Штраф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(баллы)</w:t>
            </w:r>
          </w:p>
        </w:tc>
      </w:tr>
      <w:tr w:rsidR="00B65586" w:rsidRPr="00DC3B53" w:rsidTr="00214A33">
        <w:trPr>
          <w:trHeight w:val="60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1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надет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капюшон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5</w:t>
            </w:r>
          </w:p>
        </w:tc>
      </w:tr>
      <w:tr w:rsidR="00B65586" w:rsidRPr="00DC3B53" w:rsidTr="00214A33">
        <w:trPr>
          <w:trHeight w:val="378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Перчатки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заправлены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в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рукава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(за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каждую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ошибку)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3</w:t>
            </w:r>
          </w:p>
        </w:tc>
      </w:tr>
      <w:tr w:rsidR="00B65586" w:rsidRPr="00DC3B53" w:rsidTr="00214A33">
        <w:trPr>
          <w:trHeight w:val="378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Перекос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шлем-маски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противогаза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5</w:t>
            </w:r>
          </w:p>
        </w:tc>
      </w:tr>
      <w:tr w:rsidR="00B65586" w:rsidRPr="00DC3B53" w:rsidTr="005250B2">
        <w:trPr>
          <w:trHeight w:val="77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 застёгнуты шпеньки на плаще и чулках (за</w:t>
            </w:r>
            <w:r w:rsidRPr="00DC3B53">
              <w:rPr>
                <w:spacing w:val="-2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 xml:space="preserve">каждую </w:t>
            </w:r>
            <w:r w:rsidRPr="00DC3B53">
              <w:rPr>
                <w:spacing w:val="-2"/>
                <w:sz w:val="28"/>
                <w:szCs w:val="28"/>
              </w:rPr>
              <w:t>ошибку)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3</w:t>
            </w:r>
          </w:p>
        </w:tc>
      </w:tr>
      <w:tr w:rsidR="00B65586" w:rsidRPr="00DC3B53" w:rsidTr="00214A33">
        <w:trPr>
          <w:trHeight w:val="376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Неправильно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застёгнуты</w:t>
            </w:r>
            <w:r w:rsidRPr="00DC3B53">
              <w:rPr>
                <w:spacing w:val="-9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борта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плаща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10</w:t>
            </w:r>
          </w:p>
        </w:tc>
      </w:tr>
      <w:tr w:rsidR="00B65586" w:rsidRPr="00DC3B53" w:rsidTr="00214A33">
        <w:trPr>
          <w:trHeight w:val="378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подвязаны</w:t>
            </w:r>
            <w:r w:rsidRPr="00DC3B53">
              <w:rPr>
                <w:spacing w:val="-2"/>
                <w:sz w:val="28"/>
                <w:szCs w:val="28"/>
              </w:rPr>
              <w:t xml:space="preserve"> тесёмки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5</w:t>
            </w:r>
          </w:p>
        </w:tc>
      </w:tr>
      <w:tr w:rsidR="00B65586" w:rsidRPr="00DC3B53" w:rsidTr="005250B2">
        <w:trPr>
          <w:trHeight w:val="77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7.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закреплены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закрепками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держатели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шпеньков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(за каждую ошибку)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3</w:t>
            </w:r>
          </w:p>
        </w:tc>
      </w:tr>
      <w:tr w:rsidR="00B65586" w:rsidRPr="00DC3B53" w:rsidTr="005250B2">
        <w:trPr>
          <w:trHeight w:val="351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8.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 xml:space="preserve">При надевании защитного комплекта в виде комбинезона противогазная сумка не надета поверх </w:t>
            </w:r>
            <w:r w:rsidRPr="00DC3B53">
              <w:rPr>
                <w:spacing w:val="-2"/>
                <w:sz w:val="28"/>
                <w:szCs w:val="28"/>
              </w:rPr>
              <w:t>плаща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3</w:t>
            </w:r>
          </w:p>
        </w:tc>
      </w:tr>
      <w:tr w:rsidR="00B65586" w:rsidRPr="00DC3B53" w:rsidTr="005250B2">
        <w:trPr>
          <w:trHeight w:val="77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9.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tabs>
                <w:tab w:val="left" w:pos="724"/>
                <w:tab w:val="left" w:pos="2552"/>
                <w:tab w:val="left" w:pos="5235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6"/>
                <w:sz w:val="28"/>
                <w:szCs w:val="28"/>
              </w:rPr>
              <w:t>Не</w:t>
            </w:r>
            <w:r w:rsidRPr="00DC3B53">
              <w:rPr>
                <w:sz w:val="28"/>
                <w:szCs w:val="28"/>
              </w:rPr>
              <w:tab/>
            </w:r>
            <w:r w:rsidRPr="00DC3B53">
              <w:rPr>
                <w:spacing w:val="-2"/>
                <w:sz w:val="28"/>
                <w:szCs w:val="28"/>
              </w:rPr>
              <w:t>соблюдалась</w:t>
            </w:r>
            <w:r w:rsidRPr="00DC3B53">
              <w:rPr>
                <w:sz w:val="28"/>
                <w:szCs w:val="28"/>
              </w:rPr>
              <w:tab/>
            </w:r>
            <w:r w:rsidRPr="00DC3B53">
              <w:rPr>
                <w:spacing w:val="-2"/>
                <w:sz w:val="28"/>
                <w:szCs w:val="28"/>
              </w:rPr>
              <w:t>последовательность</w:t>
            </w:r>
            <w:r w:rsidRPr="00DC3B53">
              <w:rPr>
                <w:sz w:val="28"/>
                <w:szCs w:val="28"/>
              </w:rPr>
              <w:tab/>
            </w:r>
            <w:r w:rsidRPr="00DC3B53">
              <w:rPr>
                <w:spacing w:val="-2"/>
                <w:sz w:val="28"/>
                <w:szCs w:val="28"/>
              </w:rPr>
              <w:t>выполнения задания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15</w:t>
            </w:r>
          </w:p>
        </w:tc>
      </w:tr>
      <w:tr w:rsidR="00B65586" w:rsidRPr="00DC3B53" w:rsidTr="00214A33">
        <w:trPr>
          <w:trHeight w:val="376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10.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Защитный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комплект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надет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в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виде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комбинезона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20</w:t>
            </w:r>
          </w:p>
        </w:tc>
      </w:tr>
      <w:tr w:rsidR="00B65586" w:rsidRPr="00DC3B53" w:rsidTr="00214A33">
        <w:trPr>
          <w:trHeight w:val="378"/>
        </w:trPr>
        <w:tc>
          <w:tcPr>
            <w:tcW w:w="567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11.</w:t>
            </w:r>
          </w:p>
        </w:tc>
        <w:tc>
          <w:tcPr>
            <w:tcW w:w="88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Задание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выполнялось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20</w:t>
            </w:r>
          </w:p>
        </w:tc>
      </w:tr>
      <w:tr w:rsidR="00B65586" w:rsidRPr="00DC3B53" w:rsidTr="00214A33">
        <w:trPr>
          <w:trHeight w:val="378"/>
        </w:trPr>
        <w:tc>
          <w:tcPr>
            <w:tcW w:w="9460" w:type="dxa"/>
            <w:gridSpan w:val="2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Сумма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штрафных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баллов</w:t>
            </w:r>
          </w:p>
        </w:tc>
        <w:tc>
          <w:tcPr>
            <w:tcW w:w="993" w:type="dxa"/>
          </w:tcPr>
          <w:p w:rsidR="00B65586" w:rsidRPr="00DC3B53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B65586" w:rsidRPr="00DC3B53" w:rsidTr="00214A33">
        <w:trPr>
          <w:trHeight w:val="324"/>
        </w:trPr>
        <w:tc>
          <w:tcPr>
            <w:tcW w:w="9460" w:type="dxa"/>
            <w:gridSpan w:val="2"/>
          </w:tcPr>
          <w:p w:rsidR="00B65586" w:rsidRPr="00DC3B53" w:rsidRDefault="00B65586" w:rsidP="00EA30DA">
            <w:pPr>
              <w:pStyle w:val="TableParagraph"/>
              <w:keepNext/>
              <w:tabs>
                <w:tab w:val="left" w:pos="2276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Оценка</w:t>
            </w:r>
            <w:r w:rsidRPr="00DC3B53">
              <w:rPr>
                <w:spacing w:val="-7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задания</w:t>
            </w:r>
            <w:r w:rsidRPr="00DC3B53">
              <w:rPr>
                <w:spacing w:val="-9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с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учётом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штрафных</w:t>
            </w:r>
            <w:r w:rsidRPr="00DC3B53">
              <w:rPr>
                <w:spacing w:val="-7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 xml:space="preserve">баллов </w:t>
            </w:r>
          </w:p>
        </w:tc>
        <w:tc>
          <w:tcPr>
            <w:tcW w:w="993" w:type="dxa"/>
          </w:tcPr>
          <w:p w:rsidR="00B65586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</w:p>
          <w:p w:rsidR="00B65586" w:rsidRPr="00E5762B" w:rsidRDefault="00B65586" w:rsidP="00EA30DA">
            <w:pPr>
              <w:keepNext/>
              <w:jc w:val="center"/>
            </w:pPr>
          </w:p>
        </w:tc>
      </w:tr>
    </w:tbl>
    <w:p w:rsidR="00B65586" w:rsidRDefault="00B65586" w:rsidP="00EA30DA">
      <w:pPr>
        <w:keepNext/>
        <w:ind w:left="660" w:right="160"/>
        <w:rPr>
          <w:sz w:val="28"/>
          <w:szCs w:val="28"/>
        </w:rPr>
      </w:pPr>
    </w:p>
    <w:p w:rsidR="00B65586" w:rsidRPr="00DC3B53" w:rsidRDefault="00B65586" w:rsidP="00EA30DA">
      <w:pPr>
        <w:keepNext/>
        <w:ind w:left="660" w:right="160"/>
        <w:rPr>
          <w:sz w:val="28"/>
          <w:szCs w:val="28"/>
        </w:rPr>
      </w:pPr>
    </w:p>
    <w:p w:rsidR="00B65586" w:rsidRDefault="00B65586" w:rsidP="00EA30DA">
      <w:pPr>
        <w:pStyle w:val="BodyText"/>
        <w:keepNext/>
        <w:spacing w:before="9"/>
        <w:ind w:left="20"/>
        <w:rPr>
          <w:spacing w:val="-5"/>
        </w:rPr>
      </w:pPr>
      <w:r>
        <w:t>Задание 4</w:t>
      </w:r>
      <w:r>
        <w:rPr>
          <w:spacing w:val="-5"/>
        </w:rPr>
        <w:t>.</w:t>
      </w:r>
    </w:p>
    <w:p w:rsidR="00B65586" w:rsidRDefault="00B65586" w:rsidP="00EA30DA">
      <w:pPr>
        <w:pStyle w:val="BodyText"/>
        <w:keepNext/>
        <w:spacing w:before="9"/>
        <w:ind w:left="20"/>
        <w:jc w:val="both"/>
      </w:pPr>
      <w:r>
        <w:t>На улице вы обнаружили лежащего на земле в положении на спине человека.  Окажите помощь пострадавшему.</w:t>
      </w:r>
    </w:p>
    <w:p w:rsidR="00B65586" w:rsidRPr="00C95229" w:rsidRDefault="00B65586" w:rsidP="00EA30DA">
      <w:pPr>
        <w:pStyle w:val="BodyText"/>
        <w:keepNext/>
        <w:spacing w:before="9"/>
        <w:ind w:left="20"/>
        <w:jc w:val="both"/>
        <w:rPr>
          <w:b w:val="0"/>
        </w:rPr>
      </w:pPr>
      <w:r w:rsidRPr="00C95229">
        <w:rPr>
          <w:b w:val="0"/>
        </w:rPr>
        <w:t>Оборудование: спортивный мат (туристический коврик), мобильный телефон.</w:t>
      </w:r>
    </w:p>
    <w:p w:rsidR="00B65586" w:rsidRDefault="00B65586" w:rsidP="00EA30DA">
      <w:pPr>
        <w:pStyle w:val="BodyText"/>
        <w:keepNext/>
        <w:spacing w:before="9"/>
        <w:ind w:left="20"/>
        <w:jc w:val="both"/>
      </w:pPr>
      <w:r w:rsidRPr="00400475">
        <w:rPr>
          <w:b w:val="0"/>
        </w:rPr>
        <w:t>У</w:t>
      </w:r>
      <w:r>
        <w:rPr>
          <w:b w:val="0"/>
        </w:rPr>
        <w:t xml:space="preserve">словия: выполняется на статисте, необходимо проверить наличие сознания (отсутствует), дыхания (сохранено), привести пострадавшего в устойчивое боковое положение, проверить наличие дыхания (сохранено), вызвать скорую помощь. </w:t>
      </w:r>
      <w:r w:rsidRPr="00400475">
        <w:rPr>
          <w:b w:val="0"/>
        </w:rPr>
        <w:t>Максимальная оценка</w:t>
      </w:r>
      <w:r>
        <w:t xml:space="preserve"> – 10 баллов.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"/>
        <w:gridCol w:w="8788"/>
        <w:gridCol w:w="1274"/>
      </w:tblGrid>
      <w:tr w:rsidR="00B65586" w:rsidTr="00C831FA">
        <w:trPr>
          <w:trHeight w:val="321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rPr>
                <w:sz w:val="28"/>
              </w:rPr>
            </w:pPr>
            <w:r w:rsidRPr="00C831FA">
              <w:rPr>
                <w:spacing w:val="-10"/>
                <w:sz w:val="28"/>
              </w:rPr>
              <w:t>№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ind w:left="105"/>
              <w:rPr>
                <w:sz w:val="28"/>
              </w:rPr>
            </w:pPr>
            <w:r w:rsidRPr="00C831FA">
              <w:rPr>
                <w:sz w:val="28"/>
              </w:rPr>
              <w:t xml:space="preserve">Перечень ошибок и </w:t>
            </w:r>
            <w:r w:rsidRPr="00C831FA">
              <w:rPr>
                <w:spacing w:val="-2"/>
                <w:sz w:val="28"/>
              </w:rPr>
              <w:t>погрешностей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ind w:left="108"/>
              <w:rPr>
                <w:sz w:val="28"/>
              </w:rPr>
            </w:pPr>
            <w:r w:rsidRPr="00C831FA">
              <w:rPr>
                <w:spacing w:val="-2"/>
                <w:sz w:val="28"/>
              </w:rPr>
              <w:t>Штраф</w:t>
            </w:r>
          </w:p>
        </w:tc>
      </w:tr>
      <w:tr w:rsidR="00B65586" w:rsidTr="00C831FA">
        <w:trPr>
          <w:trHeight w:val="321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rPr>
                <w:sz w:val="28"/>
              </w:rPr>
            </w:pPr>
            <w:r w:rsidRPr="00C831FA">
              <w:rPr>
                <w:spacing w:val="-10"/>
                <w:sz w:val="28"/>
              </w:rPr>
              <w:t>1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ind w:left="105"/>
              <w:rPr>
                <w:sz w:val="28"/>
              </w:rPr>
            </w:pPr>
            <w:r w:rsidRPr="00C831FA">
              <w:rPr>
                <w:sz w:val="28"/>
              </w:rPr>
              <w:t>Небрежное отношение к пострадавшему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ind w:left="13" w:right="1"/>
              <w:jc w:val="center"/>
              <w:rPr>
                <w:sz w:val="28"/>
              </w:rPr>
            </w:pPr>
            <w:r w:rsidRPr="00C831FA">
              <w:rPr>
                <w:spacing w:val="-5"/>
                <w:sz w:val="28"/>
              </w:rPr>
              <w:t>5</w:t>
            </w:r>
          </w:p>
        </w:tc>
      </w:tr>
      <w:tr w:rsidR="00B65586" w:rsidTr="00C831FA">
        <w:trPr>
          <w:trHeight w:val="323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C831FA">
              <w:rPr>
                <w:spacing w:val="-10"/>
                <w:sz w:val="28"/>
              </w:rPr>
              <w:t>2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ind w:left="105"/>
              <w:rPr>
                <w:sz w:val="28"/>
              </w:rPr>
            </w:pPr>
            <w:r w:rsidRPr="00C831FA">
              <w:rPr>
                <w:sz w:val="28"/>
              </w:rPr>
              <w:t xml:space="preserve">Не </w:t>
            </w:r>
            <w:r>
              <w:rPr>
                <w:sz w:val="28"/>
              </w:rPr>
              <w:t>проверено наличие сознания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ind w:left="13" w:right="1"/>
              <w:jc w:val="center"/>
              <w:rPr>
                <w:sz w:val="28"/>
              </w:rPr>
            </w:pPr>
            <w:r w:rsidRPr="00C831FA">
              <w:rPr>
                <w:spacing w:val="-5"/>
                <w:sz w:val="28"/>
              </w:rPr>
              <w:t>10</w:t>
            </w:r>
          </w:p>
        </w:tc>
      </w:tr>
      <w:tr w:rsidR="00B65586" w:rsidTr="00C831FA">
        <w:trPr>
          <w:trHeight w:val="321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rPr>
                <w:sz w:val="28"/>
              </w:rPr>
            </w:pPr>
            <w:r w:rsidRPr="00C831FA">
              <w:rPr>
                <w:spacing w:val="-10"/>
                <w:sz w:val="28"/>
              </w:rPr>
              <w:t>3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ind w:left="105"/>
              <w:rPr>
                <w:sz w:val="28"/>
              </w:rPr>
            </w:pPr>
            <w:r w:rsidRPr="00C831FA">
              <w:rPr>
                <w:sz w:val="28"/>
              </w:rPr>
              <w:t xml:space="preserve">Не </w:t>
            </w:r>
            <w:r>
              <w:rPr>
                <w:sz w:val="28"/>
              </w:rPr>
              <w:t>проверено наличие дыхания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ind w:left="13"/>
              <w:jc w:val="center"/>
              <w:rPr>
                <w:sz w:val="28"/>
              </w:rPr>
            </w:pPr>
            <w:r w:rsidRPr="00C831FA"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</w:rPr>
              <w:t>0</w:t>
            </w:r>
          </w:p>
        </w:tc>
      </w:tr>
      <w:tr w:rsidR="00B65586" w:rsidTr="00C831FA">
        <w:trPr>
          <w:trHeight w:val="321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ind w:left="105"/>
              <w:rPr>
                <w:sz w:val="28"/>
              </w:rPr>
            </w:pPr>
            <w:r>
              <w:rPr>
                <w:sz w:val="28"/>
              </w:rPr>
              <w:t>Устойчивое боковое положение выполнено неверно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ind w:left="13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B65586" w:rsidTr="00C831FA">
        <w:trPr>
          <w:trHeight w:val="321"/>
        </w:trPr>
        <w:tc>
          <w:tcPr>
            <w:tcW w:w="535" w:type="dxa"/>
          </w:tcPr>
          <w:p w:rsidR="00B65586" w:rsidRDefault="00B65586" w:rsidP="00EA30DA">
            <w:pPr>
              <w:pStyle w:val="TableParagraph"/>
              <w:keepNext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788" w:type="dxa"/>
          </w:tcPr>
          <w:p w:rsidR="00B65586" w:rsidRDefault="00B65586" w:rsidP="00EA30DA">
            <w:pPr>
              <w:pStyle w:val="TableParagraph"/>
              <w:keepNext/>
              <w:ind w:left="105"/>
              <w:rPr>
                <w:sz w:val="28"/>
              </w:rPr>
            </w:pPr>
            <w:r>
              <w:rPr>
                <w:sz w:val="28"/>
              </w:rPr>
              <w:t>Не проверено наличие дыхания после приведения в устойчивое боковое положение</w:t>
            </w:r>
          </w:p>
        </w:tc>
        <w:tc>
          <w:tcPr>
            <w:tcW w:w="1274" w:type="dxa"/>
          </w:tcPr>
          <w:p w:rsidR="00B65586" w:rsidRDefault="00B65586" w:rsidP="00EA30DA">
            <w:pPr>
              <w:pStyle w:val="TableParagraph"/>
              <w:keepNext/>
              <w:ind w:left="13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  <w:tr w:rsidR="00B65586" w:rsidTr="00C831FA">
        <w:trPr>
          <w:trHeight w:val="321"/>
        </w:trPr>
        <w:tc>
          <w:tcPr>
            <w:tcW w:w="535" w:type="dxa"/>
          </w:tcPr>
          <w:p w:rsidR="00B65586" w:rsidRDefault="00B65586" w:rsidP="00EA30DA">
            <w:pPr>
              <w:pStyle w:val="TableParagraph"/>
              <w:keepNext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788" w:type="dxa"/>
          </w:tcPr>
          <w:p w:rsidR="00B65586" w:rsidRDefault="00B65586" w:rsidP="00EA30DA">
            <w:pPr>
              <w:pStyle w:val="TableParagraph"/>
              <w:keepNext/>
              <w:ind w:left="105"/>
              <w:rPr>
                <w:sz w:val="28"/>
              </w:rPr>
            </w:pPr>
            <w:r>
              <w:rPr>
                <w:sz w:val="28"/>
              </w:rPr>
              <w:t>Не вызвана скорая помощь</w:t>
            </w:r>
          </w:p>
        </w:tc>
        <w:tc>
          <w:tcPr>
            <w:tcW w:w="1274" w:type="dxa"/>
          </w:tcPr>
          <w:p w:rsidR="00B65586" w:rsidRDefault="00B65586" w:rsidP="00EA30DA">
            <w:pPr>
              <w:pStyle w:val="TableParagraph"/>
              <w:keepNext/>
              <w:ind w:left="13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B65586" w:rsidTr="00C831FA">
        <w:trPr>
          <w:trHeight w:val="323"/>
        </w:trPr>
        <w:tc>
          <w:tcPr>
            <w:tcW w:w="9323" w:type="dxa"/>
            <w:gridSpan w:val="2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C831FA">
              <w:rPr>
                <w:sz w:val="28"/>
              </w:rPr>
              <w:t xml:space="preserve">Сумма штрафных </w:t>
            </w:r>
            <w:r w:rsidRPr="00C831FA">
              <w:rPr>
                <w:spacing w:val="-2"/>
                <w:sz w:val="28"/>
              </w:rPr>
              <w:t>баллов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4"/>
              </w:rPr>
            </w:pPr>
          </w:p>
        </w:tc>
      </w:tr>
      <w:tr w:rsidR="00B65586" w:rsidTr="00C831FA">
        <w:trPr>
          <w:trHeight w:val="321"/>
        </w:trPr>
        <w:tc>
          <w:tcPr>
            <w:tcW w:w="9323" w:type="dxa"/>
            <w:gridSpan w:val="2"/>
          </w:tcPr>
          <w:p w:rsidR="00B65586" w:rsidRPr="00C831FA" w:rsidRDefault="00B65586" w:rsidP="00EA30DA">
            <w:pPr>
              <w:pStyle w:val="TableParagraph"/>
              <w:keepNext/>
              <w:tabs>
                <w:tab w:val="left" w:pos="5532"/>
              </w:tabs>
              <w:rPr>
                <w:sz w:val="28"/>
              </w:rPr>
            </w:pPr>
            <w:r w:rsidRPr="00C831FA">
              <w:rPr>
                <w:sz w:val="28"/>
              </w:rPr>
              <w:t xml:space="preserve">Оценка задания с учетом штрафных </w:t>
            </w:r>
            <w:r w:rsidRPr="00C831FA">
              <w:rPr>
                <w:spacing w:val="-2"/>
                <w:sz w:val="28"/>
              </w:rPr>
              <w:t>баллов</w:t>
            </w:r>
            <w:r w:rsidRPr="00C831FA">
              <w:rPr>
                <w:sz w:val="28"/>
              </w:rPr>
              <w:tab/>
              <w:t xml:space="preserve">(не менее </w:t>
            </w:r>
            <w:r w:rsidRPr="00C831FA">
              <w:rPr>
                <w:spacing w:val="-5"/>
                <w:sz w:val="28"/>
              </w:rPr>
              <w:t>0)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4"/>
              </w:rPr>
            </w:pPr>
          </w:p>
        </w:tc>
      </w:tr>
    </w:tbl>
    <w:p w:rsidR="00B65586" w:rsidRDefault="00B65586" w:rsidP="00EA30DA">
      <w:pPr>
        <w:keepNext/>
        <w:rPr>
          <w:sz w:val="24"/>
        </w:rPr>
      </w:pPr>
    </w:p>
    <w:p w:rsidR="00B65586" w:rsidRDefault="00B65586" w:rsidP="00EA30DA">
      <w:pPr>
        <w:keepNext/>
        <w:rPr>
          <w:sz w:val="24"/>
        </w:rPr>
      </w:pPr>
    </w:p>
    <w:p w:rsidR="00B65586" w:rsidRDefault="00B65586" w:rsidP="00EA30DA">
      <w:pPr>
        <w:keepNext/>
        <w:spacing w:line="322" w:lineRule="exact"/>
        <w:ind w:left="100"/>
        <w:rPr>
          <w:b/>
          <w:sz w:val="28"/>
        </w:rPr>
      </w:pPr>
      <w:r>
        <w:rPr>
          <w:b/>
          <w:sz w:val="28"/>
        </w:rPr>
        <w:t>Задание 5</w:t>
      </w:r>
      <w:r>
        <w:rPr>
          <w:b/>
          <w:spacing w:val="-5"/>
          <w:sz w:val="28"/>
        </w:rPr>
        <w:t>.</w:t>
      </w:r>
    </w:p>
    <w:p w:rsidR="00B65586" w:rsidRDefault="00B65586" w:rsidP="00EA30DA">
      <w:pPr>
        <w:pStyle w:val="BodyText"/>
        <w:keepNext/>
        <w:ind w:right="433"/>
      </w:pPr>
      <w:r>
        <w:t>Неполная разборка-сборка модели массогабаритной автомата (МГМ АКМ, АК-</w:t>
      </w:r>
      <w:r>
        <w:rPr>
          <w:spacing w:val="-67"/>
        </w:rPr>
        <w:t xml:space="preserve"> </w:t>
      </w:r>
      <w:r>
        <w:t>74).</w:t>
      </w:r>
    </w:p>
    <w:p w:rsidR="00B65586" w:rsidRDefault="00B65586" w:rsidP="00EA30DA">
      <w:pPr>
        <w:keepNext/>
        <w:ind w:left="220" w:right="1607"/>
        <w:rPr>
          <w:b/>
          <w:sz w:val="28"/>
        </w:rPr>
      </w:pPr>
      <w:r>
        <w:rPr>
          <w:sz w:val="28"/>
        </w:rPr>
        <w:t>Условия: Контрольное время для АКМ - 40 секунд, для АК-74 – 50 секунд.</w:t>
      </w:r>
      <w:r>
        <w:rPr>
          <w:spacing w:val="-67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25</w:t>
      </w:r>
      <w:r>
        <w:rPr>
          <w:b/>
          <w:sz w:val="28"/>
        </w:rPr>
        <w:t xml:space="preserve"> баллов.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"/>
        <w:gridCol w:w="8788"/>
        <w:gridCol w:w="1274"/>
      </w:tblGrid>
      <w:tr w:rsidR="00B65586" w:rsidTr="00C831FA">
        <w:trPr>
          <w:trHeight w:val="324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C831FA">
              <w:rPr>
                <w:sz w:val="28"/>
              </w:rPr>
              <w:t>№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ind w:left="105"/>
              <w:rPr>
                <w:sz w:val="28"/>
              </w:rPr>
            </w:pPr>
            <w:r w:rsidRPr="00C831FA">
              <w:rPr>
                <w:sz w:val="28"/>
              </w:rPr>
              <w:t>Перечень</w:t>
            </w:r>
            <w:r w:rsidRPr="00C831FA">
              <w:rPr>
                <w:spacing w:val="-4"/>
                <w:sz w:val="28"/>
              </w:rPr>
              <w:t xml:space="preserve"> </w:t>
            </w:r>
            <w:r w:rsidRPr="00C831FA">
              <w:rPr>
                <w:sz w:val="28"/>
              </w:rPr>
              <w:t>ошибок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и</w:t>
            </w:r>
            <w:r w:rsidRPr="00C831FA">
              <w:rPr>
                <w:spacing w:val="-5"/>
                <w:sz w:val="28"/>
              </w:rPr>
              <w:t xml:space="preserve"> </w:t>
            </w:r>
            <w:r w:rsidRPr="00C831FA">
              <w:rPr>
                <w:sz w:val="28"/>
              </w:rPr>
              <w:t>погрешностей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ind w:left="108"/>
              <w:rPr>
                <w:sz w:val="28"/>
              </w:rPr>
            </w:pPr>
            <w:r w:rsidRPr="00C831FA">
              <w:rPr>
                <w:sz w:val="28"/>
              </w:rPr>
              <w:t>Штраф</w:t>
            </w:r>
          </w:p>
        </w:tc>
      </w:tr>
      <w:tr w:rsidR="00B65586" w:rsidTr="00C831FA">
        <w:trPr>
          <w:trHeight w:val="321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rPr>
                <w:sz w:val="28"/>
              </w:rPr>
            </w:pPr>
            <w:r w:rsidRPr="00C831FA">
              <w:rPr>
                <w:sz w:val="28"/>
              </w:rPr>
              <w:t>1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ind w:left="105"/>
              <w:rPr>
                <w:sz w:val="28"/>
              </w:rPr>
            </w:pPr>
            <w:r w:rsidRPr="00C831FA">
              <w:rPr>
                <w:sz w:val="28"/>
              </w:rPr>
              <w:t>Контрольный</w:t>
            </w:r>
            <w:r w:rsidRPr="00C831FA">
              <w:rPr>
                <w:spacing w:val="-4"/>
                <w:sz w:val="28"/>
              </w:rPr>
              <w:t xml:space="preserve"> </w:t>
            </w:r>
            <w:r w:rsidRPr="00C831FA">
              <w:rPr>
                <w:sz w:val="28"/>
              </w:rPr>
              <w:t>спуск</w:t>
            </w:r>
            <w:r w:rsidRPr="00C831FA">
              <w:rPr>
                <w:spacing w:val="-3"/>
                <w:sz w:val="28"/>
              </w:rPr>
              <w:t xml:space="preserve"> </w:t>
            </w:r>
            <w:r w:rsidRPr="00C831FA">
              <w:rPr>
                <w:sz w:val="28"/>
              </w:rPr>
              <w:t>произведён</w:t>
            </w:r>
            <w:r w:rsidRPr="00C831FA">
              <w:rPr>
                <w:spacing w:val="-3"/>
                <w:sz w:val="28"/>
              </w:rPr>
              <w:t xml:space="preserve"> </w:t>
            </w:r>
            <w:r w:rsidRPr="00C831FA">
              <w:rPr>
                <w:sz w:val="28"/>
              </w:rPr>
              <w:t>до</w:t>
            </w:r>
            <w:r w:rsidRPr="00C831FA">
              <w:rPr>
                <w:spacing w:val="-6"/>
                <w:sz w:val="28"/>
              </w:rPr>
              <w:t xml:space="preserve"> </w:t>
            </w:r>
            <w:r w:rsidRPr="00C831FA">
              <w:rPr>
                <w:sz w:val="28"/>
              </w:rPr>
              <w:t>отделения</w:t>
            </w:r>
            <w:r w:rsidRPr="00C831FA">
              <w:rPr>
                <w:spacing w:val="-3"/>
                <w:sz w:val="28"/>
              </w:rPr>
              <w:t xml:space="preserve"> </w:t>
            </w:r>
            <w:r w:rsidRPr="00C831FA">
              <w:rPr>
                <w:sz w:val="28"/>
              </w:rPr>
              <w:t>магазина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ind w:left="10"/>
              <w:jc w:val="center"/>
              <w:rPr>
                <w:sz w:val="28"/>
              </w:rPr>
            </w:pPr>
            <w:r w:rsidRPr="00C831FA">
              <w:rPr>
                <w:sz w:val="28"/>
              </w:rPr>
              <w:t>3</w:t>
            </w:r>
          </w:p>
        </w:tc>
      </w:tr>
      <w:tr w:rsidR="00B65586" w:rsidTr="00C831FA">
        <w:trPr>
          <w:trHeight w:val="321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rPr>
                <w:sz w:val="28"/>
              </w:rPr>
            </w:pPr>
            <w:r w:rsidRPr="00C831FA">
              <w:rPr>
                <w:sz w:val="28"/>
              </w:rPr>
              <w:t>2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ind w:left="105"/>
              <w:rPr>
                <w:sz w:val="28"/>
              </w:rPr>
            </w:pPr>
            <w:r w:rsidRPr="00C831FA">
              <w:rPr>
                <w:sz w:val="28"/>
              </w:rPr>
              <w:t>Не</w:t>
            </w:r>
            <w:r w:rsidRPr="00C831FA">
              <w:rPr>
                <w:spacing w:val="-4"/>
                <w:sz w:val="28"/>
              </w:rPr>
              <w:t xml:space="preserve"> </w:t>
            </w:r>
            <w:r w:rsidRPr="00C831FA">
              <w:rPr>
                <w:sz w:val="28"/>
              </w:rPr>
              <w:t>произведён</w:t>
            </w:r>
            <w:r w:rsidRPr="00C831FA">
              <w:rPr>
                <w:spacing w:val="-4"/>
                <w:sz w:val="28"/>
              </w:rPr>
              <w:t xml:space="preserve"> </w:t>
            </w:r>
            <w:r w:rsidRPr="00C831FA">
              <w:rPr>
                <w:sz w:val="28"/>
              </w:rPr>
              <w:t>осмотр</w:t>
            </w:r>
            <w:r w:rsidRPr="00C831FA">
              <w:rPr>
                <w:spacing w:val="-3"/>
                <w:sz w:val="28"/>
              </w:rPr>
              <w:t xml:space="preserve"> </w:t>
            </w:r>
            <w:r w:rsidRPr="00C831FA">
              <w:rPr>
                <w:sz w:val="28"/>
              </w:rPr>
              <w:t>патронника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ind w:left="10"/>
              <w:jc w:val="center"/>
              <w:rPr>
                <w:sz w:val="28"/>
              </w:rPr>
            </w:pPr>
            <w:r w:rsidRPr="00C831FA">
              <w:rPr>
                <w:sz w:val="28"/>
              </w:rPr>
              <w:t>5</w:t>
            </w:r>
          </w:p>
        </w:tc>
      </w:tr>
      <w:tr w:rsidR="00B65586" w:rsidTr="00C831FA">
        <w:trPr>
          <w:trHeight w:val="323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C831FA">
              <w:rPr>
                <w:sz w:val="28"/>
              </w:rPr>
              <w:t>3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ind w:left="105"/>
              <w:rPr>
                <w:sz w:val="28"/>
              </w:rPr>
            </w:pPr>
            <w:r w:rsidRPr="00C831FA">
              <w:rPr>
                <w:sz w:val="28"/>
              </w:rPr>
              <w:t>Не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отделён</w:t>
            </w:r>
            <w:r w:rsidRPr="00C831FA">
              <w:rPr>
                <w:spacing w:val="-1"/>
                <w:sz w:val="28"/>
              </w:rPr>
              <w:t xml:space="preserve"> </w:t>
            </w:r>
            <w:r w:rsidRPr="00C831FA">
              <w:rPr>
                <w:sz w:val="28"/>
              </w:rPr>
              <w:t>затвор</w:t>
            </w:r>
            <w:r w:rsidRPr="00C831FA">
              <w:rPr>
                <w:spacing w:val="-4"/>
                <w:sz w:val="28"/>
              </w:rPr>
              <w:t xml:space="preserve"> </w:t>
            </w:r>
            <w:r w:rsidRPr="00C831FA">
              <w:rPr>
                <w:sz w:val="28"/>
              </w:rPr>
              <w:t>от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затворной</w:t>
            </w:r>
            <w:r w:rsidRPr="00C831FA">
              <w:rPr>
                <w:spacing w:val="-1"/>
                <w:sz w:val="28"/>
              </w:rPr>
              <w:t xml:space="preserve"> </w:t>
            </w:r>
            <w:r w:rsidRPr="00C831FA">
              <w:rPr>
                <w:sz w:val="28"/>
              </w:rPr>
              <w:t>рамы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ind w:left="10"/>
              <w:jc w:val="center"/>
              <w:rPr>
                <w:sz w:val="28"/>
              </w:rPr>
            </w:pPr>
            <w:r w:rsidRPr="00C831FA">
              <w:rPr>
                <w:sz w:val="28"/>
              </w:rPr>
              <w:t>1</w:t>
            </w:r>
          </w:p>
        </w:tc>
      </w:tr>
      <w:tr w:rsidR="00B65586" w:rsidTr="00C831FA">
        <w:trPr>
          <w:trHeight w:val="321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rPr>
                <w:sz w:val="28"/>
              </w:rPr>
            </w:pPr>
            <w:r w:rsidRPr="00C831FA">
              <w:rPr>
                <w:sz w:val="28"/>
              </w:rPr>
              <w:t>4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ind w:left="105"/>
              <w:rPr>
                <w:sz w:val="28"/>
              </w:rPr>
            </w:pPr>
            <w:r w:rsidRPr="00C831FA">
              <w:rPr>
                <w:sz w:val="28"/>
              </w:rPr>
              <w:t>Не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спущен</w:t>
            </w:r>
            <w:r w:rsidRPr="00C831FA">
              <w:rPr>
                <w:spacing w:val="-1"/>
                <w:sz w:val="28"/>
              </w:rPr>
              <w:t xml:space="preserve"> </w:t>
            </w:r>
            <w:r w:rsidRPr="00C831FA">
              <w:rPr>
                <w:sz w:val="28"/>
              </w:rPr>
              <w:t>курок</w:t>
            </w:r>
            <w:r w:rsidRPr="00C831FA">
              <w:rPr>
                <w:spacing w:val="-1"/>
                <w:sz w:val="28"/>
              </w:rPr>
              <w:t xml:space="preserve"> </w:t>
            </w:r>
            <w:r w:rsidRPr="00C831FA">
              <w:rPr>
                <w:sz w:val="28"/>
              </w:rPr>
              <w:t>с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боевого взвода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ind w:left="10"/>
              <w:jc w:val="center"/>
              <w:rPr>
                <w:sz w:val="28"/>
              </w:rPr>
            </w:pPr>
            <w:r w:rsidRPr="00C831FA">
              <w:rPr>
                <w:sz w:val="28"/>
              </w:rPr>
              <w:t>1</w:t>
            </w:r>
          </w:p>
        </w:tc>
      </w:tr>
      <w:tr w:rsidR="00B65586" w:rsidTr="00C831FA">
        <w:trPr>
          <w:trHeight w:val="321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rPr>
                <w:sz w:val="28"/>
              </w:rPr>
            </w:pPr>
            <w:r w:rsidRPr="00C831FA">
              <w:rPr>
                <w:sz w:val="28"/>
              </w:rPr>
              <w:t>5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ind w:left="105"/>
              <w:rPr>
                <w:sz w:val="28"/>
              </w:rPr>
            </w:pPr>
            <w:r w:rsidRPr="00C831FA">
              <w:rPr>
                <w:sz w:val="28"/>
              </w:rPr>
              <w:t>Автомат</w:t>
            </w:r>
            <w:r w:rsidRPr="00C831FA">
              <w:rPr>
                <w:spacing w:val="-3"/>
                <w:sz w:val="28"/>
              </w:rPr>
              <w:t xml:space="preserve"> </w:t>
            </w:r>
            <w:r w:rsidRPr="00C831FA">
              <w:rPr>
                <w:sz w:val="28"/>
              </w:rPr>
              <w:t>не</w:t>
            </w:r>
            <w:r w:rsidRPr="00C831FA">
              <w:rPr>
                <w:spacing w:val="-5"/>
                <w:sz w:val="28"/>
              </w:rPr>
              <w:t xml:space="preserve"> </w:t>
            </w:r>
            <w:r w:rsidRPr="00C831FA">
              <w:rPr>
                <w:sz w:val="28"/>
              </w:rPr>
              <w:t>поставлен</w:t>
            </w:r>
            <w:r w:rsidRPr="00C831FA">
              <w:rPr>
                <w:spacing w:val="-1"/>
                <w:sz w:val="28"/>
              </w:rPr>
              <w:t xml:space="preserve"> </w:t>
            </w:r>
            <w:r w:rsidRPr="00C831FA">
              <w:rPr>
                <w:sz w:val="28"/>
              </w:rPr>
              <w:t>на</w:t>
            </w:r>
            <w:r w:rsidRPr="00C831FA">
              <w:rPr>
                <w:spacing w:val="-5"/>
                <w:sz w:val="28"/>
              </w:rPr>
              <w:t xml:space="preserve"> </w:t>
            </w:r>
            <w:r w:rsidRPr="00C831FA">
              <w:rPr>
                <w:sz w:val="28"/>
              </w:rPr>
              <w:t>предохранитель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ind w:left="10"/>
              <w:jc w:val="center"/>
              <w:rPr>
                <w:sz w:val="28"/>
              </w:rPr>
            </w:pPr>
            <w:r w:rsidRPr="00C831FA">
              <w:rPr>
                <w:sz w:val="28"/>
              </w:rPr>
              <w:t>5</w:t>
            </w:r>
          </w:p>
        </w:tc>
      </w:tr>
      <w:tr w:rsidR="00B65586" w:rsidTr="00C831FA">
        <w:trPr>
          <w:trHeight w:val="645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spacing w:line="315" w:lineRule="exact"/>
              <w:rPr>
                <w:sz w:val="28"/>
              </w:rPr>
            </w:pPr>
            <w:r w:rsidRPr="00C831FA">
              <w:rPr>
                <w:sz w:val="28"/>
              </w:rPr>
              <w:t>6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spacing w:line="315" w:lineRule="exact"/>
              <w:ind w:left="105"/>
              <w:rPr>
                <w:sz w:val="28"/>
              </w:rPr>
            </w:pPr>
            <w:r w:rsidRPr="00C831FA">
              <w:rPr>
                <w:sz w:val="28"/>
              </w:rPr>
              <w:t>Превышение</w:t>
            </w:r>
            <w:r w:rsidRPr="00C831FA">
              <w:rPr>
                <w:spacing w:val="-4"/>
                <w:sz w:val="28"/>
              </w:rPr>
              <w:t xml:space="preserve"> </w:t>
            </w:r>
            <w:r w:rsidRPr="00C831FA">
              <w:rPr>
                <w:sz w:val="28"/>
              </w:rPr>
              <w:t>контрольного</w:t>
            </w:r>
            <w:r w:rsidRPr="00C831FA">
              <w:rPr>
                <w:spacing w:val="-3"/>
                <w:sz w:val="28"/>
              </w:rPr>
              <w:t xml:space="preserve"> </w:t>
            </w:r>
            <w:r w:rsidRPr="00C831FA">
              <w:rPr>
                <w:sz w:val="28"/>
              </w:rPr>
              <w:t>времени</w:t>
            </w:r>
            <w:r w:rsidRPr="00C831FA">
              <w:rPr>
                <w:spacing w:val="-4"/>
                <w:sz w:val="28"/>
              </w:rPr>
              <w:t xml:space="preserve"> </w:t>
            </w:r>
            <w:r w:rsidRPr="00C831FA">
              <w:rPr>
                <w:sz w:val="28"/>
              </w:rPr>
              <w:t>(за</w:t>
            </w:r>
            <w:r w:rsidRPr="00C831FA">
              <w:rPr>
                <w:spacing w:val="-6"/>
                <w:sz w:val="28"/>
              </w:rPr>
              <w:t xml:space="preserve"> </w:t>
            </w:r>
            <w:r w:rsidRPr="00C831FA">
              <w:rPr>
                <w:sz w:val="28"/>
              </w:rPr>
              <w:t>каждую</w:t>
            </w:r>
            <w:r w:rsidRPr="00C831FA">
              <w:rPr>
                <w:spacing w:val="-5"/>
                <w:sz w:val="28"/>
              </w:rPr>
              <w:t xml:space="preserve"> </w:t>
            </w:r>
            <w:r w:rsidRPr="00C831FA">
              <w:rPr>
                <w:sz w:val="28"/>
              </w:rPr>
              <w:t>секунду,</w:t>
            </w:r>
            <w:r w:rsidRPr="00C831FA">
              <w:rPr>
                <w:spacing w:val="-5"/>
                <w:sz w:val="28"/>
              </w:rPr>
              <w:t xml:space="preserve"> </w:t>
            </w:r>
            <w:r w:rsidRPr="00C831FA">
              <w:rPr>
                <w:sz w:val="28"/>
              </w:rPr>
              <w:t>затраченную</w:t>
            </w:r>
          </w:p>
          <w:p w:rsidR="00B65586" w:rsidRPr="00C831FA" w:rsidRDefault="00B65586" w:rsidP="00EA30DA">
            <w:pPr>
              <w:pStyle w:val="TableParagraph"/>
              <w:keepNext/>
              <w:spacing w:before="2" w:line="308" w:lineRule="exact"/>
              <w:ind w:left="105"/>
              <w:rPr>
                <w:sz w:val="28"/>
              </w:rPr>
            </w:pPr>
            <w:r w:rsidRPr="00C831FA">
              <w:rPr>
                <w:sz w:val="28"/>
              </w:rPr>
              <w:t>участником</w:t>
            </w:r>
            <w:r w:rsidRPr="00C831FA">
              <w:rPr>
                <w:spacing w:val="-5"/>
                <w:sz w:val="28"/>
              </w:rPr>
              <w:t xml:space="preserve"> </w:t>
            </w:r>
            <w:r w:rsidRPr="00C831FA">
              <w:rPr>
                <w:sz w:val="28"/>
              </w:rPr>
              <w:t>сверх</w:t>
            </w:r>
            <w:r w:rsidRPr="00C831FA">
              <w:rPr>
                <w:spacing w:val="-3"/>
                <w:sz w:val="28"/>
              </w:rPr>
              <w:t xml:space="preserve"> </w:t>
            </w:r>
            <w:r w:rsidRPr="00C831FA">
              <w:rPr>
                <w:sz w:val="28"/>
              </w:rPr>
              <w:t>контрольного</w:t>
            </w:r>
            <w:r w:rsidRPr="00C831FA">
              <w:rPr>
                <w:spacing w:val="-3"/>
                <w:sz w:val="28"/>
              </w:rPr>
              <w:t xml:space="preserve"> </w:t>
            </w:r>
            <w:r w:rsidRPr="00C831FA">
              <w:rPr>
                <w:sz w:val="28"/>
              </w:rPr>
              <w:t>времени)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spacing w:line="315" w:lineRule="exact"/>
              <w:ind w:left="10"/>
              <w:jc w:val="center"/>
              <w:rPr>
                <w:sz w:val="28"/>
              </w:rPr>
            </w:pPr>
            <w:r w:rsidRPr="00C831FA">
              <w:rPr>
                <w:sz w:val="28"/>
              </w:rPr>
              <w:t>1</w:t>
            </w:r>
          </w:p>
        </w:tc>
      </w:tr>
      <w:tr w:rsidR="00B65586" w:rsidTr="00C831FA">
        <w:trPr>
          <w:trHeight w:val="642"/>
        </w:trPr>
        <w:tc>
          <w:tcPr>
            <w:tcW w:w="535" w:type="dxa"/>
          </w:tcPr>
          <w:p w:rsidR="00B65586" w:rsidRPr="00C831FA" w:rsidRDefault="00B65586" w:rsidP="00EA30DA">
            <w:pPr>
              <w:pStyle w:val="TableParagraph"/>
              <w:keepNext/>
              <w:spacing w:line="315" w:lineRule="exact"/>
              <w:rPr>
                <w:sz w:val="28"/>
              </w:rPr>
            </w:pPr>
            <w:r w:rsidRPr="00C831FA">
              <w:rPr>
                <w:sz w:val="28"/>
              </w:rPr>
              <w:t>7</w:t>
            </w:r>
          </w:p>
        </w:tc>
        <w:tc>
          <w:tcPr>
            <w:tcW w:w="8788" w:type="dxa"/>
          </w:tcPr>
          <w:p w:rsidR="00B65586" w:rsidRPr="00C831FA" w:rsidRDefault="00B65586" w:rsidP="00EA30DA">
            <w:pPr>
              <w:pStyle w:val="TableParagraph"/>
              <w:keepNext/>
              <w:spacing w:line="315" w:lineRule="exact"/>
              <w:ind w:left="105"/>
              <w:rPr>
                <w:sz w:val="28"/>
              </w:rPr>
            </w:pPr>
            <w:r w:rsidRPr="00C831FA">
              <w:rPr>
                <w:sz w:val="28"/>
              </w:rPr>
              <w:t>Остались</w:t>
            </w:r>
            <w:r w:rsidRPr="00C831FA">
              <w:rPr>
                <w:spacing w:val="-4"/>
                <w:sz w:val="28"/>
              </w:rPr>
              <w:t xml:space="preserve"> </w:t>
            </w:r>
            <w:r w:rsidRPr="00C831FA">
              <w:rPr>
                <w:sz w:val="28"/>
              </w:rPr>
              <w:t>не</w:t>
            </w:r>
            <w:r w:rsidRPr="00C831FA">
              <w:rPr>
                <w:spacing w:val="-4"/>
                <w:sz w:val="28"/>
              </w:rPr>
              <w:t xml:space="preserve"> </w:t>
            </w:r>
            <w:r w:rsidRPr="00C831FA">
              <w:rPr>
                <w:sz w:val="28"/>
              </w:rPr>
              <w:t>присоединённые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к</w:t>
            </w:r>
            <w:r w:rsidRPr="00C831FA">
              <w:rPr>
                <w:spacing w:val="-1"/>
                <w:sz w:val="28"/>
              </w:rPr>
              <w:t xml:space="preserve"> </w:t>
            </w:r>
            <w:r w:rsidRPr="00C831FA">
              <w:rPr>
                <w:sz w:val="28"/>
              </w:rPr>
              <w:t>автомату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детали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(за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каждую</w:t>
            </w:r>
            <w:r w:rsidRPr="00C831FA">
              <w:rPr>
                <w:spacing w:val="-3"/>
                <w:sz w:val="28"/>
              </w:rPr>
              <w:t xml:space="preserve"> </w:t>
            </w:r>
            <w:r w:rsidRPr="00C831FA">
              <w:rPr>
                <w:sz w:val="28"/>
              </w:rPr>
              <w:t>не</w:t>
            </w:r>
          </w:p>
          <w:p w:rsidR="00B65586" w:rsidRPr="00C831FA" w:rsidRDefault="00B65586" w:rsidP="00EA30DA">
            <w:pPr>
              <w:pStyle w:val="TableParagraph"/>
              <w:keepNext/>
              <w:spacing w:line="308" w:lineRule="exact"/>
              <w:ind w:left="105"/>
              <w:rPr>
                <w:sz w:val="28"/>
              </w:rPr>
            </w:pPr>
            <w:r w:rsidRPr="00C831FA">
              <w:rPr>
                <w:sz w:val="28"/>
              </w:rPr>
              <w:t>присоединённую</w:t>
            </w:r>
            <w:r w:rsidRPr="00C831FA">
              <w:rPr>
                <w:spacing w:val="-6"/>
                <w:sz w:val="28"/>
              </w:rPr>
              <w:t xml:space="preserve"> </w:t>
            </w:r>
            <w:r w:rsidRPr="00C831FA">
              <w:rPr>
                <w:sz w:val="28"/>
              </w:rPr>
              <w:t>деталь)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spacing w:line="315" w:lineRule="exact"/>
              <w:ind w:left="10"/>
              <w:jc w:val="center"/>
              <w:rPr>
                <w:sz w:val="28"/>
              </w:rPr>
            </w:pPr>
            <w:r w:rsidRPr="00C831FA">
              <w:rPr>
                <w:sz w:val="28"/>
              </w:rPr>
              <w:t>1</w:t>
            </w:r>
          </w:p>
        </w:tc>
      </w:tr>
      <w:tr w:rsidR="00B65586" w:rsidTr="00C831FA">
        <w:trPr>
          <w:trHeight w:val="323"/>
        </w:trPr>
        <w:tc>
          <w:tcPr>
            <w:tcW w:w="9323" w:type="dxa"/>
            <w:gridSpan w:val="2"/>
          </w:tcPr>
          <w:p w:rsidR="00B65586" w:rsidRPr="00C831FA" w:rsidRDefault="00B65586" w:rsidP="00EA30DA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C831FA">
              <w:rPr>
                <w:sz w:val="28"/>
              </w:rPr>
              <w:t>Сумма</w:t>
            </w:r>
            <w:r w:rsidRPr="00C831FA">
              <w:rPr>
                <w:spacing w:val="-1"/>
                <w:sz w:val="28"/>
              </w:rPr>
              <w:t xml:space="preserve"> </w:t>
            </w:r>
            <w:r w:rsidRPr="00C831FA">
              <w:rPr>
                <w:sz w:val="28"/>
              </w:rPr>
              <w:t>штрафных</w:t>
            </w:r>
            <w:r w:rsidRPr="00C831FA">
              <w:rPr>
                <w:spacing w:val="-4"/>
                <w:sz w:val="28"/>
              </w:rPr>
              <w:t xml:space="preserve"> </w:t>
            </w:r>
            <w:r w:rsidRPr="00C831FA">
              <w:rPr>
                <w:sz w:val="28"/>
              </w:rPr>
              <w:t>баллов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4"/>
              </w:rPr>
            </w:pPr>
          </w:p>
        </w:tc>
      </w:tr>
      <w:tr w:rsidR="00B65586" w:rsidTr="00C831FA">
        <w:trPr>
          <w:trHeight w:val="321"/>
        </w:trPr>
        <w:tc>
          <w:tcPr>
            <w:tcW w:w="9323" w:type="dxa"/>
            <w:gridSpan w:val="2"/>
          </w:tcPr>
          <w:p w:rsidR="00B65586" w:rsidRPr="00C831FA" w:rsidRDefault="00B65586" w:rsidP="00EA30DA">
            <w:pPr>
              <w:pStyle w:val="TableParagraph"/>
              <w:keepNext/>
              <w:spacing w:line="302" w:lineRule="exact"/>
              <w:rPr>
                <w:sz w:val="28"/>
              </w:rPr>
            </w:pPr>
            <w:r w:rsidRPr="00C831FA">
              <w:rPr>
                <w:sz w:val="28"/>
              </w:rPr>
              <w:t>Оценка</w:t>
            </w:r>
            <w:r w:rsidRPr="00C831FA">
              <w:rPr>
                <w:spacing w:val="-3"/>
                <w:sz w:val="28"/>
              </w:rPr>
              <w:t xml:space="preserve"> </w:t>
            </w:r>
            <w:r w:rsidRPr="00C831FA">
              <w:rPr>
                <w:sz w:val="28"/>
              </w:rPr>
              <w:t>задания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с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учетом</w:t>
            </w:r>
            <w:r w:rsidRPr="00C831FA">
              <w:rPr>
                <w:spacing w:val="-2"/>
                <w:sz w:val="28"/>
              </w:rPr>
              <w:t xml:space="preserve"> </w:t>
            </w:r>
            <w:r w:rsidRPr="00C831FA">
              <w:rPr>
                <w:sz w:val="28"/>
              </w:rPr>
              <w:t>штрафных</w:t>
            </w:r>
            <w:r w:rsidRPr="00C831FA">
              <w:rPr>
                <w:spacing w:val="-6"/>
                <w:sz w:val="28"/>
              </w:rPr>
              <w:t xml:space="preserve"> </w:t>
            </w:r>
            <w:r w:rsidRPr="00C831FA">
              <w:rPr>
                <w:sz w:val="28"/>
              </w:rPr>
              <w:t>баллов</w:t>
            </w:r>
          </w:p>
        </w:tc>
        <w:tc>
          <w:tcPr>
            <w:tcW w:w="1274" w:type="dxa"/>
          </w:tcPr>
          <w:p w:rsidR="00B65586" w:rsidRPr="00C831FA" w:rsidRDefault="00B65586" w:rsidP="00EA30DA">
            <w:pPr>
              <w:pStyle w:val="TableParagraph"/>
              <w:keepNext/>
              <w:spacing w:line="240" w:lineRule="auto"/>
              <w:ind w:left="0"/>
              <w:rPr>
                <w:sz w:val="24"/>
              </w:rPr>
            </w:pPr>
          </w:p>
        </w:tc>
      </w:tr>
    </w:tbl>
    <w:p w:rsidR="00B65586" w:rsidRDefault="00B65586" w:rsidP="00EA30DA">
      <w:pPr>
        <w:keepNext/>
        <w:rPr>
          <w:sz w:val="24"/>
        </w:rPr>
      </w:pPr>
    </w:p>
    <w:p w:rsidR="00B65586" w:rsidRPr="0097094E" w:rsidRDefault="00B65586" w:rsidP="00EA30DA">
      <w:pPr>
        <w:keepNext/>
        <w:rPr>
          <w:sz w:val="24"/>
        </w:rPr>
      </w:pPr>
    </w:p>
    <w:p w:rsidR="00B65586" w:rsidRPr="0097094E" w:rsidRDefault="00B65586" w:rsidP="00EA30DA">
      <w:pPr>
        <w:keepNext/>
        <w:rPr>
          <w:sz w:val="24"/>
        </w:rPr>
      </w:pPr>
    </w:p>
    <w:p w:rsidR="00B65586" w:rsidRPr="0097094E" w:rsidRDefault="00B65586" w:rsidP="00EA30DA">
      <w:pPr>
        <w:keepNext/>
        <w:rPr>
          <w:sz w:val="24"/>
        </w:rPr>
      </w:pPr>
    </w:p>
    <w:p w:rsidR="00B65586" w:rsidRPr="0097094E" w:rsidRDefault="00B65586" w:rsidP="00EA30DA">
      <w:pPr>
        <w:keepNext/>
        <w:rPr>
          <w:sz w:val="24"/>
        </w:rPr>
      </w:pPr>
    </w:p>
    <w:p w:rsidR="00B65586" w:rsidRPr="0097094E" w:rsidRDefault="00B65586" w:rsidP="00EA30DA">
      <w:pPr>
        <w:keepNext/>
        <w:rPr>
          <w:sz w:val="24"/>
        </w:rPr>
      </w:pPr>
    </w:p>
    <w:p w:rsidR="00B65586" w:rsidRPr="0097094E" w:rsidRDefault="00B65586" w:rsidP="00EA30DA">
      <w:pPr>
        <w:keepNext/>
        <w:rPr>
          <w:sz w:val="24"/>
        </w:rPr>
      </w:pPr>
    </w:p>
    <w:p w:rsidR="00B65586" w:rsidRPr="0097094E" w:rsidRDefault="00B65586" w:rsidP="00EA30DA">
      <w:pPr>
        <w:keepNext/>
        <w:rPr>
          <w:sz w:val="24"/>
        </w:rPr>
      </w:pPr>
    </w:p>
    <w:p w:rsidR="00B65586" w:rsidRDefault="00B65586" w:rsidP="00EA30DA">
      <w:pPr>
        <w:pStyle w:val="BodyText"/>
        <w:keepNext/>
        <w:spacing w:before="47" w:line="278" w:lineRule="auto"/>
        <w:ind w:left="0"/>
      </w:pPr>
    </w:p>
    <w:sectPr w:rsidR="00B65586" w:rsidSect="002E43F8">
      <w:headerReference w:type="default" r:id="rId7"/>
      <w:pgSz w:w="11910" w:h="16840"/>
      <w:pgMar w:top="1020" w:right="580" w:bottom="280" w:left="500" w:header="72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586" w:rsidRDefault="00B65586" w:rsidP="002E43F8">
      <w:r>
        <w:separator/>
      </w:r>
    </w:p>
  </w:endnote>
  <w:endnote w:type="continuationSeparator" w:id="0">
    <w:p w:rsidR="00B65586" w:rsidRDefault="00B65586" w:rsidP="002E4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586" w:rsidRDefault="00B65586" w:rsidP="002E43F8">
      <w:r>
        <w:separator/>
      </w:r>
    </w:p>
  </w:footnote>
  <w:footnote w:type="continuationSeparator" w:id="0">
    <w:p w:rsidR="00B65586" w:rsidRDefault="00B65586" w:rsidP="002E43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586" w:rsidRDefault="00B65586">
    <w:pPr>
      <w:pStyle w:val="BodyText"/>
      <w:spacing w:line="14" w:lineRule="auto"/>
      <w:ind w:left="0"/>
      <w:rPr>
        <w:b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B98"/>
    <w:multiLevelType w:val="hybridMultilevel"/>
    <w:tmpl w:val="C764006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5C2A041D"/>
    <w:multiLevelType w:val="hybridMultilevel"/>
    <w:tmpl w:val="FFFFFFFF"/>
    <w:lvl w:ilvl="0" w:tplc="EBAA7AC4">
      <w:numFmt w:val="bullet"/>
      <w:lvlText w:val="–"/>
      <w:lvlJc w:val="left"/>
      <w:pPr>
        <w:ind w:left="112" w:hanging="212"/>
      </w:pPr>
      <w:rPr>
        <w:rFonts w:ascii="Times New Roman" w:eastAsia="Times New Roman" w:hAnsi="Times New Roman" w:hint="default"/>
        <w:spacing w:val="0"/>
        <w:w w:val="100"/>
      </w:rPr>
    </w:lvl>
    <w:lvl w:ilvl="1" w:tplc="0C2A2728">
      <w:numFmt w:val="bullet"/>
      <w:lvlText w:val="•"/>
      <w:lvlJc w:val="left"/>
      <w:pPr>
        <w:ind w:left="1094" w:hanging="212"/>
      </w:pPr>
      <w:rPr>
        <w:rFonts w:hint="default"/>
      </w:rPr>
    </w:lvl>
    <w:lvl w:ilvl="2" w:tplc="6F80E7DC">
      <w:numFmt w:val="bullet"/>
      <w:lvlText w:val="•"/>
      <w:lvlJc w:val="left"/>
      <w:pPr>
        <w:ind w:left="2069" w:hanging="212"/>
      </w:pPr>
      <w:rPr>
        <w:rFonts w:hint="default"/>
      </w:rPr>
    </w:lvl>
    <w:lvl w:ilvl="3" w:tplc="7B46A040">
      <w:numFmt w:val="bullet"/>
      <w:lvlText w:val="•"/>
      <w:lvlJc w:val="left"/>
      <w:pPr>
        <w:ind w:left="3043" w:hanging="212"/>
      </w:pPr>
      <w:rPr>
        <w:rFonts w:hint="default"/>
      </w:rPr>
    </w:lvl>
    <w:lvl w:ilvl="4" w:tplc="4252BA34">
      <w:numFmt w:val="bullet"/>
      <w:lvlText w:val="•"/>
      <w:lvlJc w:val="left"/>
      <w:pPr>
        <w:ind w:left="4018" w:hanging="212"/>
      </w:pPr>
      <w:rPr>
        <w:rFonts w:hint="default"/>
      </w:rPr>
    </w:lvl>
    <w:lvl w:ilvl="5" w:tplc="FBC8B312">
      <w:numFmt w:val="bullet"/>
      <w:lvlText w:val="•"/>
      <w:lvlJc w:val="left"/>
      <w:pPr>
        <w:ind w:left="4993" w:hanging="212"/>
      </w:pPr>
      <w:rPr>
        <w:rFonts w:hint="default"/>
      </w:rPr>
    </w:lvl>
    <w:lvl w:ilvl="6" w:tplc="2C8416D0">
      <w:numFmt w:val="bullet"/>
      <w:lvlText w:val="•"/>
      <w:lvlJc w:val="left"/>
      <w:pPr>
        <w:ind w:left="5967" w:hanging="212"/>
      </w:pPr>
      <w:rPr>
        <w:rFonts w:hint="default"/>
      </w:rPr>
    </w:lvl>
    <w:lvl w:ilvl="7" w:tplc="86D0804E">
      <w:numFmt w:val="bullet"/>
      <w:lvlText w:val="•"/>
      <w:lvlJc w:val="left"/>
      <w:pPr>
        <w:ind w:left="6942" w:hanging="212"/>
      </w:pPr>
      <w:rPr>
        <w:rFonts w:hint="default"/>
      </w:rPr>
    </w:lvl>
    <w:lvl w:ilvl="8" w:tplc="CF408508">
      <w:numFmt w:val="bullet"/>
      <w:lvlText w:val="•"/>
      <w:lvlJc w:val="left"/>
      <w:pPr>
        <w:ind w:left="7917" w:hanging="212"/>
      </w:pPr>
      <w:rPr>
        <w:rFonts w:hint="default"/>
      </w:rPr>
    </w:lvl>
  </w:abstractNum>
  <w:abstractNum w:abstractNumId="2">
    <w:nsid w:val="66297A6F"/>
    <w:multiLevelType w:val="hybridMultilevel"/>
    <w:tmpl w:val="FFFFFFFF"/>
    <w:lvl w:ilvl="0" w:tplc="A3662AA0">
      <w:start w:val="1"/>
      <w:numFmt w:val="decimal"/>
      <w:lvlText w:val="%1."/>
      <w:lvlJc w:val="left"/>
      <w:pPr>
        <w:ind w:left="10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810E83B8">
      <w:numFmt w:val="bullet"/>
      <w:lvlText w:val="-"/>
      <w:lvlJc w:val="left"/>
      <w:pPr>
        <w:ind w:left="806" w:hanging="140"/>
      </w:pPr>
      <w:rPr>
        <w:rFonts w:ascii="Times New Roman" w:eastAsia="Times New Roman" w:hAnsi="Times New Roman" w:hint="default"/>
        <w:b w:val="0"/>
        <w:i w:val="0"/>
        <w:spacing w:val="0"/>
        <w:w w:val="100"/>
        <w:sz w:val="24"/>
      </w:rPr>
    </w:lvl>
    <w:lvl w:ilvl="2" w:tplc="C5F25904">
      <w:numFmt w:val="bullet"/>
      <w:lvlText w:val="•"/>
      <w:lvlJc w:val="left"/>
      <w:pPr>
        <w:ind w:left="1903" w:hanging="140"/>
      </w:pPr>
      <w:rPr>
        <w:rFonts w:hint="default"/>
      </w:rPr>
    </w:lvl>
    <w:lvl w:ilvl="3" w:tplc="55865F7C">
      <w:numFmt w:val="bullet"/>
      <w:lvlText w:val="•"/>
      <w:lvlJc w:val="left"/>
      <w:pPr>
        <w:ind w:left="3006" w:hanging="140"/>
      </w:pPr>
      <w:rPr>
        <w:rFonts w:hint="default"/>
      </w:rPr>
    </w:lvl>
    <w:lvl w:ilvl="4" w:tplc="9DA0A788">
      <w:numFmt w:val="bullet"/>
      <w:lvlText w:val="•"/>
      <w:lvlJc w:val="left"/>
      <w:pPr>
        <w:ind w:left="4110" w:hanging="140"/>
      </w:pPr>
      <w:rPr>
        <w:rFonts w:hint="default"/>
      </w:rPr>
    </w:lvl>
    <w:lvl w:ilvl="5" w:tplc="B23632F4">
      <w:numFmt w:val="bullet"/>
      <w:lvlText w:val="•"/>
      <w:lvlJc w:val="left"/>
      <w:pPr>
        <w:ind w:left="5213" w:hanging="140"/>
      </w:pPr>
      <w:rPr>
        <w:rFonts w:hint="default"/>
      </w:rPr>
    </w:lvl>
    <w:lvl w:ilvl="6" w:tplc="20A2597A">
      <w:numFmt w:val="bullet"/>
      <w:lvlText w:val="•"/>
      <w:lvlJc w:val="left"/>
      <w:pPr>
        <w:ind w:left="6317" w:hanging="140"/>
      </w:pPr>
      <w:rPr>
        <w:rFonts w:hint="default"/>
      </w:rPr>
    </w:lvl>
    <w:lvl w:ilvl="7" w:tplc="353CA4FA">
      <w:numFmt w:val="bullet"/>
      <w:lvlText w:val="•"/>
      <w:lvlJc w:val="left"/>
      <w:pPr>
        <w:ind w:left="7420" w:hanging="140"/>
      </w:pPr>
      <w:rPr>
        <w:rFonts w:hint="default"/>
      </w:rPr>
    </w:lvl>
    <w:lvl w:ilvl="8" w:tplc="9C96AB44">
      <w:numFmt w:val="bullet"/>
      <w:lvlText w:val="•"/>
      <w:lvlJc w:val="left"/>
      <w:pPr>
        <w:ind w:left="8524" w:hanging="1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3F8"/>
    <w:rsid w:val="00011E05"/>
    <w:rsid w:val="0013342B"/>
    <w:rsid w:val="00133FDD"/>
    <w:rsid w:val="00214A33"/>
    <w:rsid w:val="0023696F"/>
    <w:rsid w:val="002E43F8"/>
    <w:rsid w:val="00301B76"/>
    <w:rsid w:val="00312BDF"/>
    <w:rsid w:val="003B2697"/>
    <w:rsid w:val="003B6E09"/>
    <w:rsid w:val="00400475"/>
    <w:rsid w:val="0040140C"/>
    <w:rsid w:val="004576A2"/>
    <w:rsid w:val="0048436D"/>
    <w:rsid w:val="004F4534"/>
    <w:rsid w:val="005250B2"/>
    <w:rsid w:val="00754118"/>
    <w:rsid w:val="00794D6F"/>
    <w:rsid w:val="007D5887"/>
    <w:rsid w:val="00891B72"/>
    <w:rsid w:val="00942A55"/>
    <w:rsid w:val="0097094E"/>
    <w:rsid w:val="00A77FFD"/>
    <w:rsid w:val="00A85D9B"/>
    <w:rsid w:val="00AF1155"/>
    <w:rsid w:val="00B65586"/>
    <w:rsid w:val="00C04E96"/>
    <w:rsid w:val="00C831FA"/>
    <w:rsid w:val="00C95229"/>
    <w:rsid w:val="00CB5D10"/>
    <w:rsid w:val="00CC1E18"/>
    <w:rsid w:val="00DC3B53"/>
    <w:rsid w:val="00DC5A81"/>
    <w:rsid w:val="00E5762B"/>
    <w:rsid w:val="00E61B8B"/>
    <w:rsid w:val="00E66E2D"/>
    <w:rsid w:val="00EA30DA"/>
    <w:rsid w:val="00F121D1"/>
    <w:rsid w:val="00F63606"/>
    <w:rsid w:val="00FB1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3F8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952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9"/>
    <w:qFormat/>
    <w:locked/>
    <w:rsid w:val="00C95229"/>
    <w:pPr>
      <w:spacing w:before="5"/>
      <w:ind w:left="667"/>
      <w:jc w:val="both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2E43F8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2E43F8"/>
    <w:pPr>
      <w:ind w:left="220"/>
    </w:pPr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2E43F8"/>
  </w:style>
  <w:style w:type="paragraph" w:customStyle="1" w:styleId="TableParagraph">
    <w:name w:val="Table Paragraph"/>
    <w:basedOn w:val="Normal"/>
    <w:uiPriority w:val="99"/>
    <w:rsid w:val="002E43F8"/>
    <w:pPr>
      <w:spacing w:line="301" w:lineRule="exact"/>
      <w:ind w:left="107"/>
    </w:pPr>
  </w:style>
  <w:style w:type="paragraph" w:styleId="Header">
    <w:name w:val="header"/>
    <w:basedOn w:val="Normal"/>
    <w:link w:val="HeaderChar"/>
    <w:uiPriority w:val="99"/>
    <w:semiHidden/>
    <w:rsid w:val="00891B7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1B72"/>
    <w:rPr>
      <w:rFonts w:ascii="Times New Roman" w:hAnsi="Times New Roman" w:cs="Times New Roman"/>
      <w:lang w:val="ru-RU"/>
    </w:rPr>
  </w:style>
  <w:style w:type="paragraph" w:styleId="Footer">
    <w:name w:val="footer"/>
    <w:basedOn w:val="Normal"/>
    <w:link w:val="FooterChar"/>
    <w:uiPriority w:val="99"/>
    <w:semiHidden/>
    <w:rsid w:val="00891B7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1B72"/>
    <w:rPr>
      <w:rFonts w:ascii="Times New Roman" w:hAnsi="Times New Roman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9709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094E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4</Pages>
  <Words>1014</Words>
  <Characters>5785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17</cp:revision>
  <dcterms:created xsi:type="dcterms:W3CDTF">2023-11-29T11:07:00Z</dcterms:created>
  <dcterms:modified xsi:type="dcterms:W3CDTF">2024-11-23T11:46:00Z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  <property fmtid="{D5CDD505-2E9C-101B-9397-08002B2CF9AE}" pid="3" name="Producer">
    <vt:lpwstr>Microsoft® Office Word 2007</vt:lpwstr>
  </property>
</Properties>
</file>